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4"/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90"/>
        <w:gridCol w:w="4450"/>
        <w:gridCol w:w="4070"/>
        <w:gridCol w:w="2249"/>
      </w:tblGrid>
      <w:tr w:rsidR="00B92322" w:rsidRPr="00D3523F" w14:paraId="0F9AAF55" w14:textId="77777777" w:rsidTr="009E1C65">
        <w:trPr>
          <w:trHeight w:val="939"/>
        </w:trPr>
        <w:tc>
          <w:tcPr>
            <w:tcW w:w="2490" w:type="dxa"/>
            <w:shd w:val="clear" w:color="auto" w:fill="auto"/>
          </w:tcPr>
          <w:p w14:paraId="776D664E" w14:textId="77777777" w:rsidR="00B92322" w:rsidRPr="00D3523F" w:rsidRDefault="00B92322" w:rsidP="009E1C65">
            <w:pPr>
              <w:rPr>
                <w:rFonts w:ascii="Trebuchet MS" w:hAnsi="Trebuchet MS"/>
                <w:sz w:val="22"/>
                <w:szCs w:val="22"/>
              </w:rPr>
            </w:pPr>
          </w:p>
          <w:p w14:paraId="3AFABB3E" w14:textId="77777777" w:rsidR="00B92322" w:rsidRPr="00D3523F" w:rsidRDefault="00B92322" w:rsidP="009E1C65">
            <w:pPr>
              <w:rPr>
                <w:rFonts w:ascii="Trebuchet MS" w:hAnsi="Trebuchet MS"/>
                <w:sz w:val="22"/>
                <w:szCs w:val="22"/>
              </w:rPr>
            </w:pPr>
          </w:p>
          <w:p w14:paraId="3FEE0B92" w14:textId="77777777" w:rsidR="00B92322" w:rsidRPr="00D3523F" w:rsidRDefault="00B92322" w:rsidP="009E1C65">
            <w:pPr>
              <w:ind w:firstLine="7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69" w:type="dxa"/>
            <w:gridSpan w:val="3"/>
            <w:vAlign w:val="center"/>
          </w:tcPr>
          <w:p w14:paraId="2A3EB5E9" w14:textId="77777777" w:rsidR="00B92322" w:rsidRDefault="00B92322" w:rsidP="009E1C65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</w:pPr>
            <w:r w:rsidRPr="00D95DD0"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  <w:t xml:space="preserve">FLUJOGRAMA </w:t>
            </w:r>
          </w:p>
          <w:p w14:paraId="42D56544" w14:textId="77777777" w:rsidR="00B92322" w:rsidRPr="00D95DD0" w:rsidRDefault="00B92322" w:rsidP="009E1C65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</w:rPr>
            </w:pPr>
            <w:r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  <w:t>ADMINISTRACIÓN DEL CORREO ELECTRÓNICO</w:t>
            </w:r>
          </w:p>
        </w:tc>
      </w:tr>
      <w:tr w:rsidR="00B92322" w:rsidRPr="00D3523F" w14:paraId="1BB30EF1" w14:textId="77777777" w:rsidTr="009E1C65">
        <w:trPr>
          <w:trHeight w:val="293"/>
        </w:trPr>
        <w:tc>
          <w:tcPr>
            <w:tcW w:w="2490" w:type="dxa"/>
            <w:shd w:val="clear" w:color="auto" w:fill="auto"/>
            <w:vAlign w:val="center"/>
          </w:tcPr>
          <w:p w14:paraId="3C450A40" w14:textId="3D5EEB7A" w:rsidR="00B92322" w:rsidRPr="00B92322" w:rsidRDefault="00B92322" w:rsidP="009E1C65">
            <w:pPr>
              <w:rPr>
                <w:rFonts w:ascii="Trebuchet MS" w:hAnsi="Trebuchet MS"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FECHA: </w:t>
            </w:r>
            <w:r w:rsidR="00123DFD" w:rsidRPr="00123DFD">
              <w:rPr>
                <w:rFonts w:ascii="Trebuchet MS" w:hAnsi="Trebuchet MS"/>
                <w:sz w:val="20"/>
                <w:szCs w:val="20"/>
              </w:rPr>
              <w:t>Enero de 2010</w:t>
            </w:r>
          </w:p>
        </w:tc>
        <w:tc>
          <w:tcPr>
            <w:tcW w:w="4450" w:type="dxa"/>
            <w:vAlign w:val="center"/>
          </w:tcPr>
          <w:p w14:paraId="3FA6FFD5" w14:textId="77777777" w:rsidR="00B92322" w:rsidRPr="00B92322" w:rsidRDefault="00B92322" w:rsidP="009E1C65">
            <w:pPr>
              <w:rPr>
                <w:rFonts w:ascii="Trebuchet MS" w:hAnsi="Trebuchet MS"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VERSIÓN: </w:t>
            </w:r>
            <w:r w:rsidRPr="00B92322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4070" w:type="dxa"/>
            <w:vAlign w:val="center"/>
          </w:tcPr>
          <w:p w14:paraId="04B16C45" w14:textId="45CDB8FD" w:rsidR="00B92322" w:rsidRPr="00B92322" w:rsidRDefault="00B92322" w:rsidP="009E1C65">
            <w:pPr>
              <w:rPr>
                <w:rFonts w:ascii="Trebuchet MS" w:hAnsi="Trebuchet MS"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CÓDIGO: </w:t>
            </w:r>
            <w:r w:rsidRPr="00B92322">
              <w:rPr>
                <w:rFonts w:ascii="Trebuchet MS" w:hAnsi="Trebuchet MS"/>
                <w:sz w:val="20"/>
                <w:szCs w:val="20"/>
              </w:rPr>
              <w:t>FG-506-0</w:t>
            </w:r>
            <w:r>
              <w:rPr>
                <w:rFonts w:ascii="Trebuchet MS" w:hAnsi="Trebuchet MS"/>
                <w:sz w:val="20"/>
                <w:szCs w:val="20"/>
              </w:rPr>
              <w:t>0</w:t>
            </w:r>
            <w:r w:rsidRPr="00B92322">
              <w:rPr>
                <w:rFonts w:ascii="Trebuchet MS" w:hAnsi="Trebuchet MS"/>
                <w:sz w:val="20"/>
                <w:szCs w:val="20"/>
              </w:rPr>
              <w:t>4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25933709" w14:textId="625561E5" w:rsidR="00B92322" w:rsidRPr="00B92322" w:rsidRDefault="00B92322" w:rsidP="009E1C65">
            <w:pPr>
              <w:rPr>
                <w:rFonts w:ascii="Trebuchet MS" w:hAnsi="Trebuchet MS"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PÁGINAS: </w:t>
            </w:r>
            <w:r w:rsidR="00123DFD" w:rsidRPr="00123DFD">
              <w:rPr>
                <w:rFonts w:ascii="Trebuchet MS" w:hAnsi="Trebuchet MS"/>
                <w:sz w:val="20"/>
                <w:szCs w:val="20"/>
              </w:rPr>
              <w:t>1 DE 1</w:t>
            </w:r>
          </w:p>
        </w:tc>
      </w:tr>
      <w:tr w:rsidR="00B92322" w:rsidRPr="00D3523F" w14:paraId="51C4ADCC" w14:textId="77777777" w:rsidTr="009E1C65">
        <w:trPr>
          <w:trHeight w:val="100"/>
        </w:trPr>
        <w:tc>
          <w:tcPr>
            <w:tcW w:w="6940" w:type="dxa"/>
            <w:gridSpan w:val="2"/>
            <w:shd w:val="clear" w:color="auto" w:fill="auto"/>
            <w:vAlign w:val="center"/>
          </w:tcPr>
          <w:p w14:paraId="3F50EFA5" w14:textId="77777777" w:rsidR="00B92322" w:rsidRPr="00B92322" w:rsidRDefault="00B92322" w:rsidP="009E1C65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MACROPROCESO: </w:t>
            </w:r>
            <w:r w:rsidRPr="00B92322">
              <w:rPr>
                <w:rFonts w:ascii="Trebuchet MS" w:hAnsi="Trebuchet MS"/>
                <w:sz w:val="20"/>
                <w:szCs w:val="20"/>
              </w:rPr>
              <w:t>ADMINISTRACIÓN Y FINANZAS</w:t>
            </w:r>
          </w:p>
        </w:tc>
        <w:tc>
          <w:tcPr>
            <w:tcW w:w="6319" w:type="dxa"/>
            <w:gridSpan w:val="2"/>
            <w:vAlign w:val="center"/>
          </w:tcPr>
          <w:p w14:paraId="1F065A58" w14:textId="77777777" w:rsidR="00B92322" w:rsidRPr="00B92322" w:rsidRDefault="00B92322" w:rsidP="009E1C65">
            <w:pPr>
              <w:rPr>
                <w:rFonts w:ascii="Trebuchet MS" w:hAnsi="Trebuchet MS"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PROCESO: </w:t>
            </w:r>
            <w:r w:rsidRPr="00B92322">
              <w:rPr>
                <w:rFonts w:ascii="Trebuchet MS" w:hAnsi="Trebuchet MS"/>
                <w:sz w:val="20"/>
                <w:szCs w:val="20"/>
              </w:rPr>
              <w:t xml:space="preserve"> GESTIÓN DE RECURSOS TECNOLÓGICOS</w:t>
            </w:r>
          </w:p>
        </w:tc>
      </w:tr>
      <w:tr w:rsidR="00B92322" w:rsidRPr="00D3523F" w14:paraId="64F57BD8" w14:textId="77777777" w:rsidTr="009E1C65">
        <w:trPr>
          <w:trHeight w:val="135"/>
        </w:trPr>
        <w:tc>
          <w:tcPr>
            <w:tcW w:w="13258" w:type="dxa"/>
            <w:gridSpan w:val="4"/>
            <w:shd w:val="clear" w:color="auto" w:fill="auto"/>
            <w:vAlign w:val="center"/>
          </w:tcPr>
          <w:p w14:paraId="014C3E0F" w14:textId="77777777" w:rsidR="00B92322" w:rsidRPr="00B92322" w:rsidRDefault="00B92322" w:rsidP="009E1C65">
            <w:pPr>
              <w:rPr>
                <w:rFonts w:ascii="Trebuchet MS" w:hAnsi="Trebuchet MS"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SUBPROCESO ASOCIADO: </w:t>
            </w:r>
            <w:r w:rsidRPr="00B92322">
              <w:rPr>
                <w:rFonts w:ascii="Trebuchet MS" w:hAnsi="Trebuchet MS"/>
                <w:sz w:val="20"/>
                <w:szCs w:val="20"/>
              </w:rPr>
              <w:t xml:space="preserve"> ADMINISTRACIÓN DE SERVICIOS TECNOLÓGICOS</w:t>
            </w:r>
          </w:p>
        </w:tc>
      </w:tr>
    </w:tbl>
    <w:p w14:paraId="1952106B" w14:textId="5F20C459" w:rsidR="00D01FD5" w:rsidRPr="00B92322" w:rsidRDefault="00B92322" w:rsidP="00B92322">
      <w:pPr>
        <w:pStyle w:val="Encabezado"/>
      </w:pPr>
      <w:r>
        <w:rPr>
          <w:noProof/>
          <w:lang w:val="es-CO" w:eastAsia="es-CO"/>
        </w:rPr>
        <w:drawing>
          <wp:anchor distT="0" distB="0" distL="114300" distR="114300" simplePos="0" relativeHeight="251723776" behindDoc="1" locked="0" layoutInCell="1" allowOverlap="1" wp14:editId="7B64A527">
            <wp:simplePos x="0" y="0"/>
            <wp:positionH relativeFrom="column">
              <wp:posOffset>9525</wp:posOffset>
            </wp:positionH>
            <wp:positionV relativeFrom="paragraph">
              <wp:posOffset>-117475</wp:posOffset>
            </wp:positionV>
            <wp:extent cx="1371600" cy="699770"/>
            <wp:effectExtent l="19050" t="0" r="0" b="0"/>
            <wp:wrapNone/>
            <wp:docPr id="2" name="Imagen 5" descr="http://www.upbbga.edu.co/graficos/logo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http://www.upbbga.edu.co/graficos/logogif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731" w:rsidRPr="00292CED">
        <w:rPr>
          <w:rFonts w:ascii="Trebuchet MS" w:hAnsi="Trebuchet MS" w:cs="Arial"/>
          <w:b/>
          <w:sz w:val="20"/>
          <w:szCs w:val="20"/>
        </w:rPr>
        <w:t>OBJETIVO</w:t>
      </w:r>
      <w:r w:rsidR="00736F39" w:rsidRPr="00292CED">
        <w:rPr>
          <w:rFonts w:ascii="Trebuchet MS" w:hAnsi="Trebuchet MS" w:cs="Arial"/>
          <w:b/>
          <w:sz w:val="20"/>
          <w:szCs w:val="20"/>
        </w:rPr>
        <w:t>:</w:t>
      </w:r>
      <w:r w:rsidR="003B7664">
        <w:rPr>
          <w:rFonts w:ascii="Trebuchet MS" w:hAnsi="Trebuchet MS" w:cs="Arial"/>
          <w:b/>
          <w:sz w:val="20"/>
          <w:szCs w:val="20"/>
        </w:rPr>
        <w:tab/>
      </w:r>
    </w:p>
    <w:p w14:paraId="7C4C8D18" w14:textId="77777777" w:rsidR="00774C98" w:rsidRDefault="00006658" w:rsidP="00D758C5">
      <w:pPr>
        <w:tabs>
          <w:tab w:val="left" w:pos="12474"/>
          <w:tab w:val="left" w:pos="12758"/>
        </w:tabs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  <w:r w:rsidRPr="00292CED">
        <w:rPr>
          <w:rFonts w:ascii="Trebuchet MS" w:eastAsia="Calibri" w:hAnsi="Trebuchet MS" w:cs="Arial"/>
          <w:sz w:val="20"/>
          <w:szCs w:val="20"/>
        </w:rPr>
        <w:t xml:space="preserve">Indicar el flujo de las actividades </w:t>
      </w:r>
      <w:r w:rsidR="00906DF8" w:rsidRPr="00292CED">
        <w:rPr>
          <w:rFonts w:ascii="Trebuchet MS" w:eastAsia="Calibri" w:hAnsi="Trebuchet MS" w:cs="Arial"/>
          <w:sz w:val="20"/>
          <w:szCs w:val="20"/>
        </w:rPr>
        <w:t xml:space="preserve">para el </w:t>
      </w:r>
      <w:r w:rsidR="00687701">
        <w:rPr>
          <w:rFonts w:ascii="Trebuchet MS" w:eastAsia="Calibri" w:hAnsi="Trebuchet MS" w:cs="Arial"/>
          <w:sz w:val="20"/>
          <w:szCs w:val="20"/>
        </w:rPr>
        <w:t>Subp</w:t>
      </w:r>
      <w:r w:rsidR="00C501F7">
        <w:rPr>
          <w:rFonts w:ascii="Trebuchet MS" w:eastAsia="Calibri" w:hAnsi="Trebuchet MS" w:cs="Arial"/>
          <w:sz w:val="20"/>
          <w:szCs w:val="20"/>
        </w:rPr>
        <w:t xml:space="preserve">roceso de </w:t>
      </w:r>
      <w:r w:rsidR="006449EE">
        <w:rPr>
          <w:rFonts w:ascii="Trebuchet MS" w:eastAsia="Calibri" w:hAnsi="Trebuchet MS" w:cs="Arial"/>
          <w:sz w:val="20"/>
          <w:szCs w:val="20"/>
        </w:rPr>
        <w:t>Administración del Correo Electrónico</w:t>
      </w:r>
      <w:r w:rsidR="00E72C1C" w:rsidRPr="00D95DD0">
        <w:rPr>
          <w:rFonts w:ascii="Trebuchet MS" w:eastAsia="Calibri" w:hAnsi="Trebuchet MS" w:cs="Arial"/>
          <w:sz w:val="20"/>
          <w:szCs w:val="20"/>
        </w:rPr>
        <w:t>,</w:t>
      </w:r>
      <w:r w:rsidR="00906DF8" w:rsidRPr="00292CED">
        <w:rPr>
          <w:rFonts w:ascii="Trebuchet MS" w:eastAsia="Calibri" w:hAnsi="Trebuchet MS" w:cs="Arial"/>
          <w:sz w:val="20"/>
          <w:szCs w:val="20"/>
        </w:rPr>
        <w:t xml:space="preserve"> de manera que </w:t>
      </w:r>
      <w:r w:rsidR="00AD6166" w:rsidRPr="00292CED">
        <w:rPr>
          <w:rFonts w:ascii="Trebuchet MS" w:eastAsia="Calibri" w:hAnsi="Trebuchet MS" w:cs="Arial"/>
          <w:sz w:val="20"/>
          <w:szCs w:val="20"/>
        </w:rPr>
        <w:t>é</w:t>
      </w:r>
      <w:r w:rsidR="00906DF8" w:rsidRPr="00292CED">
        <w:rPr>
          <w:rFonts w:ascii="Trebuchet MS" w:eastAsia="Calibri" w:hAnsi="Trebuchet MS" w:cs="Arial"/>
          <w:sz w:val="20"/>
          <w:szCs w:val="20"/>
        </w:rPr>
        <w:t>ste se realice de manera adecuada y efectiva</w:t>
      </w:r>
      <w:r w:rsidR="00121C8C" w:rsidRPr="00292CED">
        <w:rPr>
          <w:rFonts w:ascii="Trebuchet MS" w:eastAsia="Calibri" w:hAnsi="Trebuchet MS" w:cs="Arial"/>
          <w:sz w:val="20"/>
          <w:szCs w:val="20"/>
        </w:rPr>
        <w:t>.</w:t>
      </w:r>
    </w:p>
    <w:tbl>
      <w:tblPr>
        <w:tblW w:w="13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6111"/>
        <w:gridCol w:w="6499"/>
      </w:tblGrid>
      <w:tr w:rsidR="0094540B" w:rsidRPr="00701A0D" w14:paraId="07A3E904" w14:textId="77777777" w:rsidTr="00B92322">
        <w:trPr>
          <w:cantSplit/>
          <w:trHeight w:val="712"/>
        </w:trPr>
        <w:tc>
          <w:tcPr>
            <w:tcW w:w="534" w:type="dxa"/>
            <w:shd w:val="clear" w:color="auto" w:fill="000000"/>
            <w:textDirection w:val="btLr"/>
            <w:vAlign w:val="center"/>
          </w:tcPr>
          <w:p w14:paraId="1FCDC2B7" w14:textId="77777777" w:rsidR="00BD3F8D" w:rsidRDefault="001B192F" w:rsidP="00FF186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rebuchet MS" w:hAnsi="Trebuchet MS" w:cs="Arial"/>
                <w:b/>
                <w:sz w:val="12"/>
                <w:szCs w:val="12"/>
              </w:rPr>
            </w:pPr>
            <w:r w:rsidRPr="003546B5">
              <w:rPr>
                <w:rFonts w:ascii="Trebuchet MS" w:hAnsi="Trebuchet MS" w:cs="Arial"/>
                <w:b/>
                <w:sz w:val="12"/>
                <w:szCs w:val="12"/>
              </w:rPr>
              <w:t xml:space="preserve">USUARIO </w:t>
            </w:r>
          </w:p>
          <w:p w14:paraId="33B396A9" w14:textId="77777777" w:rsidR="0094540B" w:rsidRPr="003546B5" w:rsidRDefault="001B192F" w:rsidP="00FF186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rebuchet MS" w:hAnsi="Trebuchet MS" w:cs="Arial"/>
                <w:b/>
                <w:sz w:val="12"/>
                <w:szCs w:val="12"/>
              </w:rPr>
            </w:pPr>
            <w:r w:rsidRPr="003546B5">
              <w:rPr>
                <w:rFonts w:ascii="Trebuchet MS" w:hAnsi="Trebuchet MS" w:cs="Arial"/>
                <w:b/>
                <w:sz w:val="12"/>
                <w:szCs w:val="12"/>
              </w:rPr>
              <w:t>FINAL</w:t>
            </w:r>
          </w:p>
        </w:tc>
        <w:tc>
          <w:tcPr>
            <w:tcW w:w="12610" w:type="dxa"/>
            <w:gridSpan w:val="2"/>
          </w:tcPr>
          <w:p w14:paraId="0BA7A35F" w14:textId="77777777" w:rsidR="003256CF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</w:rPr>
              <w:pict>
                <v:oval id="_x0000_s1150" style="position:absolute;left:0;text-align:left;margin-left:261.85pt;margin-top:.7pt;width:28.9pt;height:28.9pt;z-index:251564544;mso-position-horizontal-relative:text;mso-position-vertical-relative:text" fillcolor="red">
                  <v:textbox style="mso-next-textbox:#_x0000_s1150" inset="0,1mm,0,0">
                    <w:txbxContent>
                      <w:p w14:paraId="18958BEB" w14:textId="77777777" w:rsidR="00B8780F" w:rsidRPr="003256CF" w:rsidRDefault="003256CF" w:rsidP="003256CF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14"/>
                            <w:szCs w:val="14"/>
                            <w:lang w:val="es-CO"/>
                          </w:rPr>
                        </w:pPr>
                        <w:r w:rsidRPr="003256CF">
                          <w:rPr>
                            <w:rFonts w:ascii="Trebuchet MS" w:hAnsi="Trebuchet MS"/>
                            <w:b/>
                            <w:sz w:val="14"/>
                            <w:szCs w:val="14"/>
                            <w:lang w:val="es-CO"/>
                          </w:rPr>
                          <w:t>INICIO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631" type="#_x0000_t114" style="position:absolute;left:0;text-align:left;margin-left:437.9pt;margin-top:8.85pt;width:58.4pt;height:30.9pt;z-index:251703296;mso-position-horizontal-relative:text;mso-position-vertical-relative:text" fillcolor="#ff6" strokecolor="red">
                  <v:textbox style="mso-next-textbox:#_x0000_s1631" inset="9mm,0,0,1mm">
                    <w:txbxContent>
                      <w:p w14:paraId="05937664" w14:textId="77777777" w:rsidR="00841C3A" w:rsidRPr="00841C3A" w:rsidRDefault="00841C3A" w:rsidP="00841C3A">
                        <w:pPr>
                          <w:pStyle w:val="Textoindependiente"/>
                          <w:tabs>
                            <w:tab w:val="num" w:pos="284"/>
                          </w:tabs>
                          <w:jc w:val="right"/>
                          <w:rPr>
                            <w:rFonts w:ascii="Trebuchet MS" w:hAnsi="Trebuchet MS" w:cs="Arial"/>
                            <w:sz w:val="10"/>
                            <w:szCs w:val="10"/>
                            <w:lang w:val="es-ES"/>
                          </w:rPr>
                        </w:pPr>
                        <w:r w:rsidRPr="00841C3A">
                          <w:rPr>
                            <w:rFonts w:ascii="Trebuchet MS" w:hAnsi="Trebuchet MS" w:cs="Arial"/>
                            <w:sz w:val="10"/>
                            <w:szCs w:val="10"/>
                            <w:lang w:val="es-ES"/>
                          </w:rPr>
                          <w:t>Listas de distribución del Directorio Activo®</w:t>
                        </w:r>
                      </w:p>
                      <w:p w14:paraId="053193E1" w14:textId="77777777" w:rsidR="00841C3A" w:rsidRPr="00223F33" w:rsidRDefault="00841C3A" w:rsidP="00841C3A">
                        <w:pPr>
                          <w:jc w:val="right"/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2" type="#_x0000_t114" style="position:absolute;left:0;text-align:left;margin-left:406.2pt;margin-top:9.25pt;width:58.4pt;height:30.9pt;z-index:251704320;mso-position-horizontal-relative:text;mso-position-vertical-relative:text" fillcolor="#ff6" strokecolor="red">
                  <v:textbox style="mso-next-textbox:#_x0000_s1632" inset="0,0,0,0">
                    <w:txbxContent>
                      <w:p w14:paraId="36677AC3" w14:textId="77777777" w:rsidR="00841C3A" w:rsidRPr="002346CF" w:rsidRDefault="00841C3A" w:rsidP="00841C3A">
                        <w:pPr>
                          <w:pStyle w:val="Textoindependiente"/>
                          <w:tabs>
                            <w:tab w:val="num" w:pos="284"/>
                          </w:tabs>
                          <w:jc w:val="center"/>
                          <w:rPr>
                            <w:rFonts w:ascii="Trebuchet MS" w:hAnsi="Trebuchet MS" w:cs="Arial"/>
                            <w:sz w:val="14"/>
                            <w:szCs w:val="14"/>
                            <w:lang w:val="es-ES"/>
                          </w:rPr>
                        </w:pPr>
                        <w:r w:rsidRPr="002346CF">
                          <w:rPr>
                            <w:rFonts w:ascii="Trebuchet MS" w:hAnsi="Trebuchet MS" w:cs="Arial"/>
                            <w:sz w:val="14"/>
                            <w:szCs w:val="14"/>
                            <w:lang w:val="es-ES"/>
                          </w:rPr>
                          <w:t>REQSIS o Correo electrónico</w:t>
                        </w:r>
                      </w:p>
                      <w:p w14:paraId="3ADD510C" w14:textId="77777777" w:rsidR="00841C3A" w:rsidRPr="00841C3A" w:rsidRDefault="00841C3A" w:rsidP="00841C3A">
                        <w: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oundrect id="_x0000_s1627" style="position:absolute;left:0;text-align:left;margin-left:401.7pt;margin-top:5.8pt;width:174.8pt;height:37.65pt;z-index:251699200;mso-position-horizontal-relative:text;mso-position-vertical-relative:text" arcsize="10923f" filled="f"/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29" type="#_x0000_t114" style="position:absolute;left:0;text-align:left;margin-left:513.6pt;margin-top:8.3pt;width:58.4pt;height:30.9pt;z-index:251701248;mso-position-horizontal-relative:text;mso-position-vertical-relative:text" fillcolor="#ff6" strokecolor="red">
                  <v:textbox style="mso-next-textbox:#_x0000_s1629" inset="9mm,0,0,0">
                    <w:txbxContent>
                      <w:p w14:paraId="28BEB024" w14:textId="77777777" w:rsidR="00841C3A" w:rsidRPr="00841C3A" w:rsidRDefault="00841C3A" w:rsidP="00841C3A">
                        <w:pPr>
                          <w:rPr>
                            <w:sz w:val="10"/>
                            <w:szCs w:val="10"/>
                          </w:rPr>
                        </w:pPr>
                        <w:r w:rsidRPr="00841C3A">
                          <w:rPr>
                            <w:rFonts w:ascii="Trebuchet MS" w:hAnsi="Trebuchet MS" w:cs="Arial"/>
                            <w:sz w:val="10"/>
                            <w:szCs w:val="10"/>
                          </w:rPr>
                          <w:t xml:space="preserve">Lista blanca del Software </w:t>
                        </w:r>
                        <w:proofErr w:type="spellStart"/>
                        <w:r w:rsidRPr="00841C3A">
                          <w:rPr>
                            <w:rFonts w:ascii="Trebuchet MS" w:hAnsi="Trebuchet MS" w:cs="Arial"/>
                            <w:sz w:val="10"/>
                            <w:szCs w:val="10"/>
                          </w:rPr>
                          <w:t>Antispam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0" type="#_x0000_t114" style="position:absolute;left:0;text-align:left;margin-left:479.1pt;margin-top:8.45pt;width:58.4pt;height:30.9pt;z-index:251702272;mso-position-horizontal-relative:text;mso-position-vertical-relative:text" fillcolor="#ff6" strokecolor="red">
                  <v:textbox style="mso-next-textbox:#_x0000_s1630" inset="6mm,0,0,0">
                    <w:txbxContent>
                      <w:p w14:paraId="36B91814" w14:textId="77777777" w:rsidR="00841C3A" w:rsidRPr="00841C3A" w:rsidRDefault="00841C3A" w:rsidP="00841C3A">
                        <w:pPr>
                          <w:pStyle w:val="Textoindependiente"/>
                          <w:tabs>
                            <w:tab w:val="num" w:pos="284"/>
                          </w:tabs>
                          <w:jc w:val="center"/>
                          <w:rPr>
                            <w:rFonts w:ascii="Trebuchet MS" w:hAnsi="Trebuchet MS" w:cs="Arial"/>
                            <w:sz w:val="10"/>
                            <w:szCs w:val="10"/>
                            <w:lang w:val="es-ES"/>
                          </w:rPr>
                        </w:pPr>
                        <w:r w:rsidRPr="00841C3A">
                          <w:rPr>
                            <w:rFonts w:ascii="Trebuchet MS" w:hAnsi="Trebuchet MS" w:cs="Arial"/>
                            <w:sz w:val="10"/>
                            <w:szCs w:val="10"/>
                            <w:lang w:val="es-ES"/>
                          </w:rPr>
                          <w:t xml:space="preserve">Carpeta almacenamiento correo </w:t>
                        </w:r>
                        <w:proofErr w:type="spellStart"/>
                        <w:r w:rsidRPr="00841C3A">
                          <w:rPr>
                            <w:rFonts w:ascii="Trebuchet MS" w:hAnsi="Trebuchet MS" w:cs="Arial"/>
                            <w:sz w:val="10"/>
                            <w:szCs w:val="10"/>
                            <w:lang w:val="es-ES"/>
                          </w:rPr>
                          <w:t>Spam</w:t>
                        </w:r>
                        <w:proofErr w:type="spellEnd"/>
                      </w:p>
                      <w:p w14:paraId="75DD789A" w14:textId="77777777" w:rsidR="00841C3A" w:rsidRPr="00841C3A" w:rsidRDefault="00841C3A" w:rsidP="00841C3A"/>
                    </w:txbxContent>
                  </v:textbox>
                </v:shape>
              </w:pict>
            </w:r>
          </w:p>
          <w:p w14:paraId="39331C0C" w14:textId="77777777" w:rsidR="0094540B" w:rsidRPr="00701A0D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4" type="#_x0000_t202" style="position:absolute;left:0;text-align:left;margin-left:279.5pt;margin-top:2.4pt;width:79.35pt;height:20.75pt;z-index:251562496" fillcolor="#ff6" strokecolor="red">
                  <v:textbox style="mso-next-textbox:#_x0000_s1114">
                    <w:txbxContent>
                      <w:p w14:paraId="632027E6" w14:textId="77777777" w:rsidR="00CD6A0A" w:rsidRPr="005D635F" w:rsidRDefault="00F02E71" w:rsidP="00413A42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5D635F">
                          <w:rPr>
                            <w:rFonts w:ascii="Trebuchet MS" w:hAnsi="Trebuchet MS" w:cs="Arial"/>
                            <w:bCs/>
                            <w:sz w:val="18"/>
                            <w:szCs w:val="18"/>
                            <w:lang w:val="es-CO"/>
                          </w:rPr>
                          <w:t>Solicitud</w:t>
                        </w:r>
                      </w:p>
                    </w:txbxContent>
                  </v:textbox>
                </v:shape>
              </w:pict>
            </w:r>
          </w:p>
          <w:p w14:paraId="78C7DC76" w14:textId="77777777" w:rsidR="0094540B" w:rsidRDefault="0017594C" w:rsidP="00FF186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34" type="#_x0000_t32" style="position:absolute;left:0;text-align:left;margin-left:358.85pt;margin-top:-.1pt;width:42.85pt;height:0;flip:x;z-index:251705344" o:connectortype="straight" strokecolor="red">
                  <v:stroke endarrow="block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line id="_x0000_s1590" style="position:absolute;left:0;text-align:left;z-index:251671552" from="319.25pt,10.35pt" to="319.25pt,33.65pt" strokecolor="red">
                  <v:stroke endarrow="block"/>
                </v:line>
              </w:pict>
            </w:r>
          </w:p>
          <w:p w14:paraId="26618E7C" w14:textId="77777777" w:rsidR="00CD3149" w:rsidRPr="00701A0D" w:rsidRDefault="00CD3149" w:rsidP="00FF186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4540B" w:rsidRPr="00701A0D" w14:paraId="7D0181BE" w14:textId="77777777" w:rsidTr="00B92322">
        <w:trPr>
          <w:cantSplit/>
          <w:trHeight w:val="1134"/>
        </w:trPr>
        <w:tc>
          <w:tcPr>
            <w:tcW w:w="534" w:type="dxa"/>
            <w:shd w:val="clear" w:color="auto" w:fill="000000"/>
            <w:textDirection w:val="btLr"/>
            <w:vAlign w:val="center"/>
          </w:tcPr>
          <w:p w14:paraId="362EFA3F" w14:textId="03733CD4" w:rsidR="0094540B" w:rsidRPr="0017594C" w:rsidRDefault="0017594C" w:rsidP="004979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bookmarkStart w:id="0" w:name="_GoBack"/>
            <w:r w:rsidRPr="0017594C">
              <w:rPr>
                <w:rFonts w:ascii="Trebuchet MS" w:hAnsi="Trebuchet MS"/>
                <w:b/>
                <w:sz w:val="18"/>
                <w:szCs w:val="18"/>
              </w:rPr>
              <w:t>PROFESIONAL EN ADMINISTRACIÓN</w:t>
            </w:r>
            <w:r w:rsidRPr="0017594C">
              <w:rPr>
                <w:rFonts w:ascii="Trebuchet MS" w:hAnsi="Trebuchet MS" w:cs="Arial"/>
                <w:b/>
                <w:sz w:val="18"/>
                <w:szCs w:val="18"/>
              </w:rPr>
              <w:t xml:space="preserve"> LÓGICA DE LA RED DE DATOS</w:t>
            </w:r>
            <w:bookmarkEnd w:id="0"/>
          </w:p>
        </w:tc>
        <w:tc>
          <w:tcPr>
            <w:tcW w:w="12610" w:type="dxa"/>
            <w:gridSpan w:val="2"/>
          </w:tcPr>
          <w:p w14:paraId="43431AC7" w14:textId="77777777" w:rsidR="00F36C80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316" type="#_x0000_t4" style="position:absolute;left:0;text-align:left;margin-left:274.85pt;margin-top:6.5pt;width:87.65pt;height:48pt;z-index:251630080;mso-position-horizontal-relative:text;mso-position-vertical-relative:text" fillcolor="#ff6" strokecolor="red">
                  <v:textbox style="mso-next-textbox:#_x0000_s1316" inset="0,0,0,0">
                    <w:txbxContent>
                      <w:p w14:paraId="6A8288BE" w14:textId="77777777" w:rsidR="00F36C80" w:rsidRPr="00101F1B" w:rsidRDefault="005A3FD8" w:rsidP="00F36C8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rebuchet MS" w:hAnsi="Trebuchet MS"/>
                            <w:sz w:val="14"/>
                            <w:szCs w:val="14"/>
                            <w:lang w:val="es-CO"/>
                          </w:rPr>
                        </w:pPr>
                        <w:r w:rsidRPr="00101F1B">
                          <w:rPr>
                            <w:rFonts w:ascii="Trebuchet MS" w:hAnsi="Trebuchet MS"/>
                            <w:sz w:val="14"/>
                            <w:szCs w:val="14"/>
                            <w:lang w:val="es-CO"/>
                          </w:rPr>
                          <w:t>¿</w:t>
                        </w:r>
                        <w:r w:rsidR="00132C65">
                          <w:rPr>
                            <w:rFonts w:ascii="Trebuchet MS" w:hAnsi="Trebuchet MS"/>
                            <w:sz w:val="14"/>
                            <w:szCs w:val="14"/>
                            <w:lang w:val="es-CO"/>
                          </w:rPr>
                          <w:t>Si l</w:t>
                        </w:r>
                        <w:r w:rsidR="00747E6F" w:rsidRPr="00101F1B">
                          <w:rPr>
                            <w:rFonts w:ascii="Trebuchet MS" w:hAnsi="Trebuchet MS"/>
                            <w:sz w:val="14"/>
                            <w:szCs w:val="14"/>
                            <w:lang w:val="es-CO"/>
                          </w:rPr>
                          <w:t>a solicitud del usuario es?</w:t>
                        </w:r>
                      </w:p>
                    </w:txbxContent>
                  </v:textbox>
                </v:shape>
              </w:pict>
            </w:r>
          </w:p>
          <w:p w14:paraId="0067209C" w14:textId="77777777" w:rsidR="00F36C80" w:rsidRPr="005A3FD8" w:rsidRDefault="00F36C80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0F5AABC2" w14:textId="77777777" w:rsidR="00F36C80" w:rsidRPr="005A3FD8" w:rsidRDefault="00F36C80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247BF5F7" w14:textId="77777777" w:rsidR="0094540B" w:rsidRPr="00701A0D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roundrect id="_x0000_s1644" style="position:absolute;left:0;text-align:left;margin-left:434.3pt;margin-top:9pt;width:125.7pt;height:39.4pt;z-index:251715584" arcsize="10923f" filled="f"/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49" type="#_x0000_t114" style="position:absolute;left:0;text-align:left;margin-left:438.8pt;margin-top:11.85pt;width:58.4pt;height:34.95pt;z-index:251720704" fillcolor="#ff6" strokecolor="red">
                  <v:textbox style="mso-next-textbox:#_x0000_s1649" inset="0,0,0,0">
                    <w:txbxContent>
                      <w:p w14:paraId="14A006AC" w14:textId="77777777" w:rsidR="00F52FCC" w:rsidRPr="00F52FCC" w:rsidRDefault="00F52FCC" w:rsidP="00F52FCC">
                        <w:pPr>
                          <w:pStyle w:val="Textoindependiente"/>
                          <w:jc w:val="center"/>
                          <w:rPr>
                            <w:rFonts w:ascii="Trebuchet MS" w:hAnsi="Trebuchet MS" w:cs="Arial"/>
                            <w:sz w:val="13"/>
                            <w:szCs w:val="13"/>
                            <w:lang w:val="es-ES"/>
                          </w:rPr>
                        </w:pPr>
                        <w:r w:rsidRPr="00F52FCC">
                          <w:rPr>
                            <w:rFonts w:ascii="Trebuchet MS" w:hAnsi="Trebuchet MS" w:cs="Arial"/>
                            <w:sz w:val="13"/>
                            <w:szCs w:val="13"/>
                            <w:lang w:val="es-ES"/>
                          </w:rPr>
                          <w:t>Circular Reglamento de Correo Electrónico</w:t>
                        </w:r>
                      </w:p>
                      <w:p w14:paraId="5A2CB452" w14:textId="77777777" w:rsidR="00F52FCC" w:rsidRPr="00841C3A" w:rsidRDefault="00F52FCC" w:rsidP="00F52FCC">
                        <w: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47" type="#_x0000_t114" style="position:absolute;left:0;text-align:left;margin-left:498.3pt;margin-top:11.85pt;width:58.4pt;height:35.35pt;z-index:251718656" fillcolor="#ff6" strokecolor="red">
                  <v:textbox style="mso-next-textbox:#_x0000_s1647" inset="9mm,0,0,1mm">
                    <w:txbxContent>
                      <w:p w14:paraId="4CD14AFB" w14:textId="77777777" w:rsidR="00F52FCC" w:rsidRDefault="00F52FCC" w:rsidP="00F52FCC">
                        <w:pPr>
                          <w:pStyle w:val="Textoindependiente"/>
                          <w:tabs>
                            <w:tab w:val="num" w:pos="284"/>
                          </w:tabs>
                          <w:jc w:val="right"/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</w:pPr>
                        <w:r w:rsidRPr="007F7A24"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  <w:t xml:space="preserve">Manual para el manejo </w:t>
                        </w:r>
                      </w:p>
                      <w:p w14:paraId="143664DE" w14:textId="77777777" w:rsidR="00F52FCC" w:rsidRPr="00841C3A" w:rsidRDefault="00F52FCC" w:rsidP="00F52FCC">
                        <w:pPr>
                          <w:pStyle w:val="Textoindependiente"/>
                          <w:tabs>
                            <w:tab w:val="num" w:pos="284"/>
                          </w:tabs>
                          <w:jc w:val="right"/>
                          <w:rPr>
                            <w:rFonts w:ascii="Trebuchet MS" w:hAnsi="Trebuchet MS" w:cs="Arial"/>
                            <w:sz w:val="10"/>
                            <w:szCs w:val="10"/>
                            <w:lang w:val="es-ES"/>
                          </w:rPr>
                        </w:pPr>
                        <w:proofErr w:type="gramStart"/>
                        <w:r w:rsidRPr="007F7A24"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  <w:t>del</w:t>
                        </w:r>
                        <w:proofErr w:type="gramEnd"/>
                        <w:r w:rsidRPr="007F7A24"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  <w:t xml:space="preserve"> correo</w:t>
                        </w:r>
                        <w:r w:rsidRPr="007F7A24">
                          <w:rPr>
                            <w:rFonts w:ascii="Trebuchet MS" w:hAnsi="Trebuchet MS" w:cs="Arial"/>
                            <w:sz w:val="14"/>
                            <w:szCs w:val="14"/>
                            <w:lang w:val="es-ES"/>
                          </w:rPr>
                          <w:t xml:space="preserve"> </w:t>
                        </w:r>
                        <w:r w:rsidRPr="00377B31">
                          <w:rPr>
                            <w:rFonts w:ascii="Trebuchet MS" w:hAnsi="Trebuchet MS" w:cs="Arial"/>
                            <w:sz w:val="14"/>
                            <w:szCs w:val="14"/>
                            <w:highlight w:val="yellow"/>
                            <w:lang w:val="es-ES"/>
                          </w:rPr>
                          <w:t>electrónico</w:t>
                        </w:r>
                      </w:p>
                      <w:p w14:paraId="05C8460F" w14:textId="77777777" w:rsidR="00F52FCC" w:rsidRPr="00223F33" w:rsidRDefault="00F52FCC" w:rsidP="00F52FCC">
                        <w:pPr>
                          <w:jc w:val="right"/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48" type="#_x0000_t114" style="position:absolute;left:0;text-align:left;margin-left:469.9pt;margin-top:12.05pt;width:58.4pt;height:35.35pt;z-index:251719680" fillcolor="#ff6" strokecolor="red">
                  <v:textbox style="mso-next-textbox:#_x0000_s1648" inset="9mm,0,0,1mm">
                    <w:txbxContent>
                      <w:p w14:paraId="47E470DB" w14:textId="77777777" w:rsidR="00F52FCC" w:rsidRPr="00F52FCC" w:rsidRDefault="00F52FCC" w:rsidP="00F52FCC">
                        <w:pPr>
                          <w:pStyle w:val="Textoindependiente"/>
                          <w:tabs>
                            <w:tab w:val="num" w:pos="284"/>
                          </w:tabs>
                          <w:jc w:val="right"/>
                          <w:rPr>
                            <w:rFonts w:ascii="Calibri" w:hAnsi="Calibri"/>
                            <w:sz w:val="12"/>
                            <w:szCs w:val="12"/>
                          </w:rPr>
                        </w:pPr>
                        <w:r w:rsidRPr="00F52FCC"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  <w:t>Políticas de Seguridad Informática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color w:val="FF0000"/>
                <w:sz w:val="14"/>
                <w:szCs w:val="14"/>
                <w:lang w:val="es-CO" w:eastAsia="es-CO"/>
              </w:rPr>
              <w:pict>
                <v:shape id="_x0000_s1605" style="position:absolute;left:0;text-align:left;margin-left:362.5pt;margin-top:1.75pt;width:217.6pt;height:45.65pt;z-index:251685888" coordsize="3911,913" path="m,l3911,r,913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b/>
                <w:noProof/>
                <w:color w:val="FF0000"/>
                <w:sz w:val="14"/>
                <w:szCs w:val="14"/>
                <w:lang w:val="es-CO" w:eastAsia="es-CO"/>
              </w:rPr>
              <w:pict>
                <v:shape id="_x0000_s1592" style="position:absolute;left:0;text-align:left;margin-left:84.65pt;margin-top:1.75pt;width:190.2pt;height:50.85pt;z-index:251673600;mso-position-horizontal-relative:text;mso-position-vertical-relative:text" coordsize="3804,488" path="m3804,l,,,488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04" style="position:absolute;left:0;text-align:left;margin-left:319.2pt;margin-top:34.95pt;width:93.45pt;height:12.45pt;z-index:251684864" coordsize="1321,249" path="m,l1321,r,249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03" style="position:absolute;left:0;text-align:left;margin-left:256.95pt;margin-top:26.15pt;width:62.25pt;height:21.25pt;z-index:251683840;mso-position-horizontal-relative:text;mso-position-vertical-relative:text" coordsize="1479,425" path="m1479,r,176l,176,,425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ect id="_x0000_s1576" style="position:absolute;left:0;text-align:left;margin-left:373.8pt;margin-top:51.05pt;width:79.5pt;height:25.05pt;z-index:251660288" filled="f" fillcolor="#ff6" stroked="f" strokecolor="red">
                  <v:textbox style="mso-next-textbox:#_x0000_s1576" inset="0,0,0,0">
                    <w:txbxContent>
                      <w:p w14:paraId="6A972FEF" w14:textId="77777777" w:rsidR="005A3FD8" w:rsidRPr="005A3FD8" w:rsidRDefault="005A3FD8" w:rsidP="005A3FD8">
                        <w:pPr>
                          <w:jc w:val="center"/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</w:pPr>
                        <w:r w:rsidRPr="005A3FD8"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  <w:t>Agregar un correo, dominio</w:t>
                        </w:r>
                        <w:r>
                          <w:rPr>
                            <w:rFonts w:ascii="Trebuchet MS" w:hAnsi="Trebuchet MS" w:cs="Arial"/>
                            <w:sz w:val="20"/>
                            <w:szCs w:val="20"/>
                          </w:rPr>
                          <w:t xml:space="preserve"> </w:t>
                        </w:r>
                        <w:r w:rsidRPr="005A3FD8"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  <w:t>o palabra clave a la Lista Blanc</w:t>
                        </w:r>
                        <w:r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ect id="_x0000_s1575" style="position:absolute;left:0;text-align:left;margin-left:218.9pt;margin-top:48.4pt;width:79.5pt;height:30.5pt;z-index:251659264" filled="f" fillcolor="#ff6" stroked="f" strokecolor="red">
                  <v:textbox style="mso-next-textbox:#_x0000_s1575" inset="0,0,0,0">
                    <w:txbxContent>
                      <w:p w14:paraId="154BAADD" w14:textId="77777777" w:rsidR="005A3FD8" w:rsidRPr="005A3FD8" w:rsidRDefault="005A3FD8" w:rsidP="005A3FD8">
                        <w:pPr>
                          <w:jc w:val="center"/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</w:pPr>
                        <w:r w:rsidRPr="005A3FD8"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  <w:t>Crear, eliminar o modificar una lista de distribución de correo electrónico</w:t>
                        </w:r>
                      </w:p>
                    </w:txbxContent>
                  </v:textbox>
                </v:rect>
              </w:pict>
            </w:r>
          </w:p>
          <w:p w14:paraId="4297C753" w14:textId="77777777" w:rsidR="0094540B" w:rsidRPr="00701A0D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8" type="#_x0000_t114" style="position:absolute;left:0;text-align:left;margin-left:159.35pt;margin-top:2.9pt;width:58.4pt;height:35.35pt;z-index:251709440" fillcolor="#ff6" strokecolor="red">
                  <v:textbox style="mso-next-textbox:#_x0000_s1638" inset="9mm,0,0,1mm">
                    <w:txbxContent>
                      <w:p w14:paraId="32F8EEED" w14:textId="77777777" w:rsidR="007F7A24" w:rsidRDefault="007F7A24" w:rsidP="00841C3A">
                        <w:pPr>
                          <w:pStyle w:val="Textoindependiente"/>
                          <w:tabs>
                            <w:tab w:val="num" w:pos="284"/>
                          </w:tabs>
                          <w:jc w:val="right"/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</w:pPr>
                        <w:r w:rsidRPr="007F7A24"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  <w:t xml:space="preserve">Manual para el manejo </w:t>
                        </w:r>
                      </w:p>
                      <w:p w14:paraId="12F2CDCC" w14:textId="77777777" w:rsidR="00841C3A" w:rsidRPr="00841C3A" w:rsidRDefault="007F7A24" w:rsidP="00841C3A">
                        <w:pPr>
                          <w:pStyle w:val="Textoindependiente"/>
                          <w:tabs>
                            <w:tab w:val="num" w:pos="284"/>
                          </w:tabs>
                          <w:jc w:val="right"/>
                          <w:rPr>
                            <w:rFonts w:ascii="Trebuchet MS" w:hAnsi="Trebuchet MS" w:cs="Arial"/>
                            <w:sz w:val="10"/>
                            <w:szCs w:val="10"/>
                            <w:lang w:val="es-ES"/>
                          </w:rPr>
                        </w:pPr>
                        <w:proofErr w:type="gramStart"/>
                        <w:r w:rsidRPr="007F7A24"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  <w:t>del</w:t>
                        </w:r>
                        <w:proofErr w:type="gramEnd"/>
                        <w:r w:rsidRPr="007F7A24">
                          <w:rPr>
                            <w:rFonts w:ascii="Trebuchet MS" w:hAnsi="Trebuchet MS" w:cs="Arial"/>
                            <w:sz w:val="12"/>
                            <w:szCs w:val="12"/>
                            <w:lang w:val="es-ES"/>
                          </w:rPr>
                          <w:t xml:space="preserve"> correo</w:t>
                        </w:r>
                        <w:r w:rsidRPr="007F7A24">
                          <w:rPr>
                            <w:rFonts w:ascii="Trebuchet MS" w:hAnsi="Trebuchet MS" w:cs="Arial"/>
                            <w:sz w:val="14"/>
                            <w:szCs w:val="14"/>
                            <w:lang w:val="es-ES"/>
                          </w:rPr>
                          <w:t xml:space="preserve"> </w:t>
                        </w:r>
                        <w:r w:rsidRPr="00377B31">
                          <w:rPr>
                            <w:rFonts w:ascii="Trebuchet MS" w:hAnsi="Trebuchet MS" w:cs="Arial"/>
                            <w:sz w:val="14"/>
                            <w:szCs w:val="14"/>
                            <w:highlight w:val="yellow"/>
                            <w:lang w:val="es-ES"/>
                          </w:rPr>
                          <w:t>electrónico</w:t>
                        </w:r>
                      </w:p>
                      <w:p w14:paraId="07CDBA78" w14:textId="77777777" w:rsidR="00841C3A" w:rsidRPr="00223F33" w:rsidRDefault="00841C3A" w:rsidP="00841C3A">
                        <w:pPr>
                          <w:jc w:val="right"/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oundrect id="_x0000_s1637" style="position:absolute;left:0;text-align:left;margin-left:127.35pt;margin-top:-.15pt;width:94.45pt;height:39.4pt;z-index:251708416" arcsize="10923f" filled="f"/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9" type="#_x0000_t114" style="position:absolute;left:0;text-align:left;margin-left:131.85pt;margin-top:2.7pt;width:58.4pt;height:34.95pt;z-index:251710464" fillcolor="#ff6" strokecolor="red">
                  <v:textbox style="mso-next-textbox:#_x0000_s1639" inset="0,0,0,0">
                    <w:txbxContent>
                      <w:p w14:paraId="4ADD2EA9" w14:textId="77777777" w:rsidR="00841C3A" w:rsidRPr="00841C3A" w:rsidRDefault="00841C3A" w:rsidP="00841C3A">
                        <w:r w:rsidRPr="00841C3A">
                          <w:rPr>
                            <w:rFonts w:ascii="Trebuchet MS" w:hAnsi="Trebuchet MS" w:cs="Arial"/>
                            <w:sz w:val="12"/>
                            <w:szCs w:val="12"/>
                          </w:rPr>
                          <w:t>Instructivo para la administración de Listas de Distribución de Correo</w:t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5" type="#_x0000_t114" style="position:absolute;left:0;text-align:left;margin-left:-2.4pt;margin-top:-.3pt;width:58.4pt;height:30.9pt;z-index:251706368" fillcolor="#ff6" strokecolor="red">
                  <v:textbox style="mso-next-textbox:#_x0000_s1635" inset="0,0,0,0">
                    <w:txbxContent>
                      <w:p w14:paraId="082CFBDE" w14:textId="77777777" w:rsidR="00841C3A" w:rsidRPr="00841C3A" w:rsidRDefault="00841C3A" w:rsidP="00841C3A">
                        <w:pPr>
                          <w:jc w:val="center"/>
                        </w:pPr>
                        <w:r w:rsidRPr="00F52FCC"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Instructivo para administración del correo</w:t>
                        </w:r>
                        <w:r w:rsidRPr="00841C3A"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 xml:space="preserve"> </w:t>
                        </w:r>
                        <w:r w:rsidRPr="002346CF">
                          <w:rPr>
                            <w:rFonts w:ascii="Trebuchet MS" w:hAnsi="Trebuchet MS" w:cs="Arial"/>
                            <w:sz w:val="14"/>
                            <w:szCs w:val="14"/>
                            <w:highlight w:val="yellow"/>
                          </w:rPr>
                          <w:t>electrónico</w:t>
                        </w:r>
                      </w:p>
                    </w:txbxContent>
                  </v:textbox>
                </v:shape>
              </w:pict>
            </w:r>
          </w:p>
          <w:p w14:paraId="53C688DA" w14:textId="77777777" w:rsidR="0094540B" w:rsidRPr="005A3FD8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027CFAE6" w14:textId="77777777" w:rsidR="0094540B" w:rsidRPr="005A3FD8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0FB20C05" w14:textId="77777777" w:rsidR="0094540B" w:rsidRPr="00701A0D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polyline id="_x0000_s1650" style="position:absolute;left:0;text-align:left;z-index:251721728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points="497.2pt,6.6pt,497.2pt,65.55pt,542.85pt,65.55pt" coordsize="913,1179" filled="f" fillcolor="#ff6" strokecolor="red">
                  <v:stroke endarrow="block"/>
                  <v:path arrowok="t"/>
                </v:polylin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ect id="_x0000_s1577" style="position:absolute;left:0;text-align:left;margin-left:538.95pt;margin-top:9.9pt;width:79.5pt;height:24.4pt;z-index:251661312" filled="f" fillcolor="#ff6" stroked="f" strokecolor="red">
                  <v:textbox style="mso-next-textbox:#_x0000_s1577" inset="0,0,0,0">
                    <w:txbxContent>
                      <w:p w14:paraId="343D3C66" w14:textId="77777777" w:rsidR="005A3FD8" w:rsidRPr="005A3FD8" w:rsidRDefault="005A3FD8" w:rsidP="005A3FD8">
                        <w:pPr>
                          <w:jc w:val="center"/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</w:pPr>
                        <w:r w:rsidRPr="005A3FD8"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  <w:t>Verificar inconvenientes</w:t>
                        </w:r>
                        <w:r>
                          <w:rPr>
                            <w:rFonts w:ascii="Trebuchet MS" w:hAnsi="Trebuchet MS" w:cs="Arial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  <w:t>con el correo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41" type="#_x0000_t114" style="position:absolute;left:0;text-align:left;margin-left:310.2pt;margin-top:1.1pt;width:58.4pt;height:33.9pt;z-index:251712512" fillcolor="#ff6" strokecolor="red">
                  <v:textbox style="mso-next-textbox:#_x0000_s1641" inset="0,0,0,0">
                    <w:txbxContent>
                      <w:p w14:paraId="1F6ED1E2" w14:textId="77777777" w:rsidR="00F52FCC" w:rsidRPr="00F52FCC" w:rsidRDefault="00F52FCC" w:rsidP="00F52FCC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F52FCC">
                          <w:rPr>
                            <w:rFonts w:ascii="Trebuchet MS" w:hAnsi="Trebuchet MS" w:cs="Arial"/>
                            <w:sz w:val="12"/>
                            <w:szCs w:val="12"/>
                          </w:rPr>
                          <w:t xml:space="preserve">Instructivo para administración del software </w:t>
                        </w:r>
                        <w:proofErr w:type="spellStart"/>
                        <w:r w:rsidRPr="00F52FCC">
                          <w:rPr>
                            <w:rFonts w:ascii="Trebuchet MS" w:hAnsi="Trebuchet MS" w:cs="Arial"/>
                            <w:sz w:val="12"/>
                            <w:szCs w:val="12"/>
                          </w:rPr>
                          <w:t>antispam</w:t>
                        </w:r>
                        <w:proofErr w:type="spellEnd"/>
                        <w:r w:rsidRPr="00F52FCC">
                          <w:rPr>
                            <w:rFonts w:ascii="Trebuchet MS" w:hAnsi="Trebuchet MS" w:cs="Arial"/>
                            <w:sz w:val="12"/>
                            <w:szCs w:val="12"/>
                          </w:rPr>
                          <w:t xml:space="preserve"> electrónico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polyline id="_x0000_s1640" style="position:absolute;left:0;text-align:left;z-index:251711488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points="173.1pt,10.8pt,173.1pt,65.55pt,222.75pt,65.55pt" coordsize="993,1095" filled="f" fillcolor="#ff6" strokecolor="red">
                  <v:stroke endarrow="block"/>
                  <v:path arrowok="t"/>
                </v:polylin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polyline id="_x0000_s1636" style="position:absolute;left:0;text-align:left;z-index:25170739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points="25.6pt,1.4pt,25.6pt,65.55pt,49.2pt,65.55pt" coordsize="472,1283" filled="f" fillcolor="#ff6" strokecolor="red">
                  <v:stroke endarrow="block"/>
                  <v:path arrowok="t"/>
                </v:polyline>
              </w:pict>
            </w:r>
          </w:p>
          <w:p w14:paraId="3C83D3B7" w14:textId="77777777" w:rsidR="00CD6A0A" w:rsidRPr="00701A0D" w:rsidRDefault="0017594C" w:rsidP="004B1FF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601" style="position:absolute;left:0;text-align:left;z-index:251681792" from="580.1pt,113.65pt" to="580.15pt,126.6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ect id="_x0000_s1571" style="position:absolute;left:0;text-align:left;margin-left:45.15pt;margin-top:.05pt;width:79.5pt;height:22.9pt;z-index:251658240" filled="f" fillcolor="#ff6" stroked="f" strokecolor="red">
                  <v:textbox style="mso-next-textbox:#_x0000_s1571" inset="0,0,0,0">
                    <w:txbxContent>
                      <w:p w14:paraId="52F6B905" w14:textId="77777777" w:rsidR="00747E6F" w:rsidRPr="005A3FD8" w:rsidRDefault="00747E6F" w:rsidP="00747E6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rebuchet MS" w:hAnsi="Trebuchet MS"/>
                            <w:b/>
                            <w:color w:val="FF0000"/>
                            <w:sz w:val="14"/>
                            <w:szCs w:val="14"/>
                            <w:lang w:val="es-CO"/>
                          </w:rPr>
                        </w:pPr>
                        <w:r w:rsidRPr="005A3FD8">
                          <w:rPr>
                            <w:rFonts w:ascii="Trebuchet MS" w:hAnsi="Trebuchet MS" w:cs="Arial"/>
                            <w:b/>
                            <w:color w:val="FF0000"/>
                            <w:sz w:val="14"/>
                            <w:szCs w:val="14"/>
                          </w:rPr>
                          <w:t>Crear, eliminar o modificar una cuenta de correo electrónico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610" style="position:absolute;left:0;text-align:left;z-index:251689984" from="218.9pt,111.65pt" to="218.95pt,148.1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608" style="position:absolute;left:0;text-align:left;z-index:251687936" from="128.6pt,111pt" to="128.65pt,147.4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607" style="position:absolute;left:0;text-align:left;z-index:251686912" from="42.85pt,111pt" to="42.9pt,147.4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597" style="position:absolute;left:0;text-align:left;z-index:251677696" from="415.2pt,116.25pt" to="415.25pt,129.2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  <w:pict>
                <v:shape id="_x0000_s1315" type="#_x0000_t202" style="position:absolute;left:0;text-align:left;margin-left:378.95pt;margin-top:128.55pt;width:73.25pt;height:33.65pt;z-index:251629056" fillcolor="#ff6" strokecolor="red">
                  <v:textbox style="mso-next-textbox:#_x0000_s1315" inset="0,0,0,0">
                    <w:txbxContent>
                      <w:p w14:paraId="48FB67F5" w14:textId="77777777" w:rsidR="00F36C80" w:rsidRPr="00975369" w:rsidRDefault="00DC20C8" w:rsidP="00DC20C8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975369">
                          <w:rPr>
                            <w:rFonts w:ascii="Trebuchet MS" w:hAnsi="Trebuchet MS" w:cs="Arial"/>
                            <w:color w:val="000000"/>
                            <w:sz w:val="12"/>
                            <w:szCs w:val="12"/>
                          </w:rPr>
                          <w:t>Analizar junto con usuario la conveniencia de crear un registro en listas blancas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581" type="#_x0000_t202" style="position:absolute;left:0;text-align:left;margin-left:182.15pt;margin-top:147.85pt;width:73.5pt;height:33.4pt;z-index:251665408" fillcolor="#ff6" strokecolor="red">
                  <v:textbox style="mso-next-textbox:#_x0000_s1581" inset="0,0,0,0">
                    <w:txbxContent>
                      <w:p w14:paraId="17F4EB0B" w14:textId="77777777" w:rsidR="005E34DE" w:rsidRPr="00975369" w:rsidRDefault="003F04F5" w:rsidP="003F04F5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975369">
                          <w:rPr>
                            <w:rFonts w:ascii="Trebuchet MS" w:hAnsi="Trebuchet MS" w:cs="Arial"/>
                            <w:color w:val="000000"/>
                            <w:sz w:val="14"/>
                            <w:szCs w:val="14"/>
                          </w:rPr>
                          <w:t>Capacitar al usuario para que él mismo cree sus listas personalizadas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8" type="#_x0000_t202" style="position:absolute;left:0;text-align:left;margin-left:91.15pt;margin-top:146.65pt;width:73.05pt;height:33.55pt;z-index:251578880" fillcolor="#ff6" strokecolor="red">
                  <v:textbox style="mso-next-textbox:#_x0000_s1238" inset="0,0,0,0">
                    <w:txbxContent>
                      <w:p w14:paraId="0599142B" w14:textId="77777777" w:rsidR="003446AC" w:rsidRPr="0065307F" w:rsidRDefault="00D73E70" w:rsidP="00D73E7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5307F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Realiza</w:t>
                        </w:r>
                        <w:r w:rsidR="006C623A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r</w:t>
                        </w:r>
                        <w:r w:rsidRPr="0065307F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 la acción según instructivo </w:t>
                        </w:r>
                        <w:r w:rsidRPr="0065307F">
                          <w:rPr>
                            <w:rFonts w:ascii="Trebuchet MS" w:hAnsi="Trebuchet MS" w:cs="Arial"/>
                            <w:sz w:val="16"/>
                            <w:szCs w:val="16"/>
                            <w:highlight w:val="red"/>
                          </w:rPr>
                          <w:t>COD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598" style="position:absolute;left:0;text-align:left;z-index:251678720" from="415.25pt,162pt" to="415.3pt,17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polyline id="_x0000_s1618" style="position:absolute;left:0;text-align:left;z-index:251695104;mso-position-horizontal-relative:text;mso-position-vertical-relative:text" points="218.95pt,181.25pt,218.95pt,194.65pt,315.65pt,194.65pt" coordsize="1934,268" filled="f" strokecolor="red">
                  <v:stroke endarrow="block"/>
                  <v:path arrowok="t"/>
                </v:poly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17" style="position:absolute;left:0;text-align:left;margin-left:128.6pt;margin-top:180.2pt;width:177.55pt;height:22.65pt;z-index:251694080;mso-position-horizontal-relative:text;mso-position-vertical-relative:text" coordsize="3551,378" path="m1,l,378r3551,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16" style="position:absolute;left:0;text-align:left;margin-left:45.85pt;margin-top:179.35pt;width:264.35pt;height:34pt;z-index:251693056;mso-position-horizontal-relative:text;mso-position-vertical-relative:text" coordsize="5206,568" path="m,l,568r5206,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583" type="#_x0000_t202" style="position:absolute;left:0;text-align:left;margin-left:378.75pt;margin-top:174.1pt;width:73.25pt;height:33.65pt;z-index:251667456" fillcolor="#ff6" strokecolor="red">
                  <v:textbox style="mso-next-textbox:#_x0000_s1583" inset="0,1mm,0,0">
                    <w:txbxContent>
                      <w:p w14:paraId="1DEAB095" w14:textId="77777777" w:rsidR="00DC20C8" w:rsidRPr="00975369" w:rsidRDefault="00DC20C8" w:rsidP="0097536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75369">
                          <w:rPr>
                            <w:rFonts w:ascii="Trebuchet MS" w:hAnsi="Trebuchet MS" w:cs="Arial"/>
                            <w:color w:val="000000"/>
                            <w:sz w:val="16"/>
                            <w:szCs w:val="16"/>
                          </w:rPr>
                          <w:t>Crear un registro en listas blancas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polyline id="_x0000_s1620" style="position:absolute;left:0;text-align:left;z-index:251697152;mso-position-horizontal-relative:text;mso-position-vertical-relative:text" points="378.75pt,194.6pt,351.45pt,194.6pt,351.45pt,202.8pt,330pt,202.8pt" coordsize="975,164" filled="f" strokecolor="red">
                  <v:stroke endarrow="block"/>
                  <v:path arrowok="t"/>
                </v:poly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591" style="position:absolute;left:0;text-align:left;z-index:251672576" from="85.35pt,22pt" to="85.4pt,3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0" type="#_x0000_t202" style="position:absolute;left:0;text-align:left;margin-left:49.2pt;margin-top:35pt;width:72.8pt;height:36.25pt;z-index:251574784" fillcolor="#ff6" strokecolor="red">
                  <v:textbox style="mso-next-textbox:#_x0000_s1230" inset="0,0,0,0">
                    <w:txbxContent>
                      <w:p w14:paraId="3F155933" w14:textId="77777777" w:rsidR="003446AC" w:rsidRPr="005D635F" w:rsidRDefault="00D73E70" w:rsidP="00D73E70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5D635F"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 xml:space="preserve">Determinar si la cuenta se debe asignar en la plataforma </w:t>
                        </w:r>
                        <w:proofErr w:type="spellStart"/>
                        <w:r w:rsidRPr="005D635F"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admin</w:t>
                        </w:r>
                        <w:proofErr w:type="spellEnd"/>
                        <w:r w:rsidRPr="005D635F"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 xml:space="preserve"> o académica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328" style="position:absolute;left:0;text-align:left;z-index:251636224" from="85.3pt,71.25pt" to="85.35pt,84.2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578" type="#_x0000_t4" style="position:absolute;left:0;text-align:left;margin-left:42.85pt;margin-top:83.85pt;width:85.75pt;height:54.2pt;z-index:251662336" fillcolor="#ff6" strokecolor="red">
                  <v:textbox style="mso-next-textbox:#_x0000_s1578" inset="0,0,0,0">
                    <w:txbxContent>
                      <w:p w14:paraId="2D7F1169" w14:textId="77777777" w:rsidR="00D73E70" w:rsidRPr="00A95E82" w:rsidRDefault="00D73E70" w:rsidP="00D73E7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rebuchet MS" w:hAnsi="Trebuchet MS"/>
                            <w:sz w:val="12"/>
                            <w:szCs w:val="12"/>
                            <w:lang w:val="es-CO"/>
                          </w:rPr>
                        </w:pPr>
                        <w:r w:rsidRPr="00A95E82">
                          <w:rPr>
                            <w:rFonts w:ascii="Trebuchet MS" w:hAnsi="Trebuchet MS"/>
                            <w:sz w:val="12"/>
                            <w:szCs w:val="12"/>
                            <w:lang w:val="es-CO"/>
                          </w:rPr>
                          <w:t xml:space="preserve">¿Es en la plataforma </w:t>
                        </w:r>
                        <w:proofErr w:type="spellStart"/>
                        <w:r w:rsidRPr="00A95E82">
                          <w:rPr>
                            <w:rFonts w:ascii="Trebuchet MS" w:hAnsi="Trebuchet MS"/>
                            <w:sz w:val="12"/>
                            <w:szCs w:val="12"/>
                            <w:lang w:val="es-CO"/>
                          </w:rPr>
                          <w:t>admin</w:t>
                        </w:r>
                        <w:proofErr w:type="spellEnd"/>
                        <w:r w:rsidRPr="00A95E82">
                          <w:rPr>
                            <w:rFonts w:ascii="Trebuchet MS" w:hAnsi="Trebuchet MS"/>
                            <w:sz w:val="12"/>
                            <w:szCs w:val="12"/>
                            <w:lang w:val="es-CO"/>
                          </w:rPr>
                          <w:t xml:space="preserve"> o académica?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9" type="#_x0000_t202" style="position:absolute;left:0;text-align:left;margin-left:12.4pt;margin-top:146.15pt;width:72.25pt;height:33.2pt;z-index:251579904" fillcolor="#ff6" strokecolor="red">
                  <v:textbox style="mso-next-textbox:#_x0000_s1239" inset="0,0,0,0">
                    <w:txbxContent>
                      <w:p w14:paraId="650D8861" w14:textId="77777777" w:rsidR="003446AC" w:rsidRPr="0065307F" w:rsidRDefault="00D73E70" w:rsidP="00D73E7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5307F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Reenviar la solicitud al </w:t>
                        </w:r>
                        <w:proofErr w:type="spellStart"/>
                        <w:r w:rsidRPr="0065307F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Dpto</w:t>
                        </w:r>
                        <w:proofErr w:type="spellEnd"/>
                        <w:r w:rsidRPr="0065307F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 de nuevas tecnologías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599" style="position:absolute;left:0;text-align:left;z-index:251679744" from="414pt,21.35pt" to="414.05pt,34.3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595" style="position:absolute;left:0;text-align:left;z-index:251675648" from="258.95pt,24.6pt" to="259pt,37.6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334" type="#_x0000_t202" style="position:absolute;left:0;text-align:left;margin-left:377.65pt;margin-top:34.35pt;width:73.25pt;height:35.4pt;z-index:251641344" fillcolor="#ff6" strokecolor="red">
                  <v:textbox style="mso-next-textbox:#_x0000_s1334" inset="0,0,0,0">
                    <w:txbxContent>
                      <w:p w14:paraId="546E70E6" w14:textId="77777777" w:rsidR="00260EA7" w:rsidRPr="0065307F" w:rsidRDefault="00BD1C05" w:rsidP="00BD1C05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65307F">
                          <w:rPr>
                            <w:rFonts w:ascii="Trebuchet MS" w:hAnsi="Trebuchet MS" w:cs="Arial"/>
                            <w:color w:val="000000"/>
                            <w:sz w:val="14"/>
                            <w:szCs w:val="14"/>
                          </w:rPr>
                          <w:t>Se verifica que el correo esté siendo catalogado como un falso positivo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579" type="#_x0000_t202" style="position:absolute;left:0;text-align:left;margin-left:222.75pt;margin-top:36.95pt;width:71.7pt;height:35.4pt;z-index:251663360" fillcolor="#ff6" strokecolor="red">
                  <v:textbox style="mso-next-textbox:#_x0000_s1579" inset="0,0,0,0">
                    <w:txbxContent>
                      <w:p w14:paraId="65E903A7" w14:textId="77777777" w:rsidR="005E34DE" w:rsidRPr="00212051" w:rsidRDefault="005E34DE" w:rsidP="005E34DE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212051">
                          <w:rPr>
                            <w:rFonts w:ascii="Trebuchet MS" w:hAnsi="Trebuchet MS" w:cs="Arial"/>
                            <w:color w:val="000000"/>
                            <w:sz w:val="12"/>
                            <w:szCs w:val="12"/>
                          </w:rPr>
                          <w:t xml:space="preserve">Determinar si las listas deben </w:t>
                        </w:r>
                        <w:r w:rsidR="003F04F5" w:rsidRPr="00212051">
                          <w:rPr>
                            <w:rFonts w:ascii="Trebuchet MS" w:hAnsi="Trebuchet MS" w:cs="Arial"/>
                            <w:color w:val="000000"/>
                            <w:sz w:val="12"/>
                            <w:szCs w:val="12"/>
                          </w:rPr>
                          <w:t>estar</w:t>
                        </w:r>
                        <w:r w:rsidRPr="00212051">
                          <w:rPr>
                            <w:rFonts w:ascii="Trebuchet MS" w:hAnsi="Trebuchet MS" w:cs="Arial"/>
                            <w:color w:val="000000"/>
                            <w:sz w:val="12"/>
                            <w:szCs w:val="12"/>
                          </w:rPr>
                          <w:t xml:space="preserve"> a disposición de la comunidad o son uso exclusivo del usuario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596" style="position:absolute;left:0;text-align:left;z-index:251676672" from="413.85pt,70.2pt" to="413.9pt,83.2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594" style="position:absolute;left:0;text-align:left;z-index:251674624" from="258.9pt,72.6pt" to="258.95pt,85.6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331" type="#_x0000_t202" style="position:absolute;left:0;text-align:left;margin-left:377.45pt;margin-top:82.8pt;width:73.25pt;height:33.65pt;z-index:251639296" fillcolor="#ff6" strokecolor="red">
                  <v:textbox style="mso-next-textbox:#_x0000_s1331" inset="0,1mm,0,0">
                    <w:txbxContent>
                      <w:p w14:paraId="62C26010" w14:textId="77777777" w:rsidR="00260EA7" w:rsidRPr="00520B4D" w:rsidRDefault="00DC20C8" w:rsidP="00DC20C8">
                        <w:pPr>
                          <w:jc w:val="center"/>
                          <w:rPr>
                            <w:rFonts w:ascii="Trebuchet MS" w:hAnsi="Trebuchet MS" w:cs="Arial"/>
                            <w:color w:val="000000"/>
                            <w:sz w:val="15"/>
                            <w:szCs w:val="15"/>
                          </w:rPr>
                        </w:pPr>
                        <w:r w:rsidRPr="00520B4D">
                          <w:rPr>
                            <w:rFonts w:ascii="Trebuchet MS" w:hAnsi="Trebuchet MS" w:cs="Arial"/>
                            <w:color w:val="000000"/>
                            <w:sz w:val="15"/>
                            <w:szCs w:val="15"/>
                          </w:rPr>
                          <w:t>Reenviar el mensaje encontrado al usuario</w:t>
                        </w:r>
                      </w:p>
                      <w:p w14:paraId="55EC4244" w14:textId="77777777" w:rsidR="00975369" w:rsidRPr="00975369" w:rsidRDefault="00975369" w:rsidP="00DC20C8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582" type="#_x0000_t4" style="position:absolute;left:0;text-align:left;margin-left:218.7pt;margin-top:85.95pt;width:79.5pt;height:50.6pt;z-index:251666432" fillcolor="#ff6" strokecolor="red">
                  <v:textbox style="mso-next-textbox:#_x0000_s1582" inset="0,0,0,0">
                    <w:txbxContent>
                      <w:p w14:paraId="0343CB7C" w14:textId="77777777" w:rsidR="005E34DE" w:rsidRPr="003F04F5" w:rsidRDefault="005E34DE" w:rsidP="003F04F5">
                        <w:pPr>
                          <w:jc w:val="center"/>
                          <w:rPr>
                            <w:rFonts w:ascii="Trebuchet MS" w:hAnsi="Trebuchet MS"/>
                            <w:sz w:val="9"/>
                            <w:szCs w:val="9"/>
                            <w:lang w:val="es-CO"/>
                          </w:rPr>
                        </w:pPr>
                        <w:r w:rsidRPr="003F04F5">
                          <w:rPr>
                            <w:rFonts w:ascii="Trebuchet MS" w:hAnsi="Trebuchet MS"/>
                            <w:sz w:val="9"/>
                            <w:szCs w:val="9"/>
                            <w:lang w:val="es-CO"/>
                          </w:rPr>
                          <w:t>¿</w:t>
                        </w:r>
                        <w:r w:rsidR="003F04F5" w:rsidRPr="003F04F5">
                          <w:rPr>
                            <w:rFonts w:ascii="Trebuchet MS" w:hAnsi="Trebuchet MS"/>
                            <w:sz w:val="9"/>
                            <w:szCs w:val="9"/>
                            <w:lang w:val="es-CO"/>
                          </w:rPr>
                          <w:t>Están a</w:t>
                        </w:r>
                        <w:r w:rsidR="003F04F5" w:rsidRPr="003F04F5">
                          <w:rPr>
                            <w:rFonts w:ascii="Trebuchet MS" w:hAnsi="Trebuchet MS" w:cs="Arial"/>
                            <w:color w:val="000000"/>
                            <w:sz w:val="9"/>
                            <w:szCs w:val="9"/>
                          </w:rPr>
                          <w:t xml:space="preserve"> disposición de la comunidad o son uso exclusivo del usuario?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338" type="#_x0000_t202" style="position:absolute;left:0;text-align:left;margin-left:123.8pt;margin-top:117.6pt;width:40.4pt;height:19.75pt;z-index:251645440" filled="f" stroked="f">
                  <v:textbox style="mso-next-textbox:#_x0000_s1338">
                    <w:txbxContent>
                      <w:p w14:paraId="2D7B0384" w14:textId="77777777" w:rsidR="00260EA7" w:rsidRPr="00A656F2" w:rsidRDefault="00A656F2" w:rsidP="00260EA7">
                        <w:pPr>
                          <w:jc w:val="center"/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  <w:lang w:val="es-CO"/>
                          </w:rPr>
                        </w:pPr>
                        <w:proofErr w:type="spellStart"/>
                        <w:r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  <w:lang w:val="es-CO"/>
                          </w:rPr>
                          <w:t>Admin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  <w:pict>
                <v:shape id="_x0000_s1326" type="#_x0000_t202" style="position:absolute;left:0;text-align:left;margin-left:293.9pt;margin-top:119.05pt;width:57.05pt;height:17.7pt;z-index:251635200" filled="f" stroked="f">
                  <v:textbox style="mso-next-textbox:#_x0000_s1326">
                    <w:txbxContent>
                      <w:p w14:paraId="12420F37" w14:textId="77777777" w:rsidR="00260EA7" w:rsidRPr="001615F3" w:rsidRDefault="001615F3" w:rsidP="00260EA7">
                        <w:pPr>
                          <w:jc w:val="center"/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  <w:lang w:val="es-CO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  <w:lang w:val="es-CO"/>
                          </w:rPr>
                          <w:t>Comunidad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339" type="#_x0000_t202" style="position:absolute;left:0;text-align:left;margin-left:181.2pt;margin-top:116.8pt;width:45.05pt;height:19.85pt;z-index:251646464" filled="f" stroked="f">
                  <v:textbox style="mso-next-textbox:#_x0000_s1339">
                    <w:txbxContent>
                      <w:p w14:paraId="5879794C" w14:textId="77777777" w:rsidR="00260EA7" w:rsidRPr="001615F3" w:rsidRDefault="001615F3" w:rsidP="00260EA7">
                        <w:pPr>
                          <w:jc w:val="center"/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  <w:lang w:val="es-CO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  <w:lang w:val="es-CO"/>
                          </w:rPr>
                          <w:t>Usuario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611" style="position:absolute;left:0;text-align:left;z-index:251691008" from="298.2pt,111.65pt" to="298.25pt,148.1pt" strokecolor="red">
                  <v:stroke endarrow="block"/>
                </v:line>
              </w:pict>
            </w:r>
          </w:p>
          <w:p w14:paraId="285DF14B" w14:textId="77777777" w:rsidR="00CD6A0A" w:rsidRPr="00701A0D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602" style="position:absolute;left:0;text-align:left;z-index:251682816" from="579.55pt,9.5pt" to="579.6pt,22.5pt" strokecolor="red">
                  <v:stroke endarrow="block"/>
                </v:line>
              </w:pict>
            </w: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43" style="position:absolute;left:0;text-align:left;margin-left:340.15pt;margin-top:8.8pt;width:37.5pt;height:31.2pt;z-index:251714560;mso-wrap-style:square;mso-width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left-percent:-10001;mso-top-percent:-10001;mso-width-relative:page;mso-height-relative:page;mso-position-horizontal-col-start:0;mso-width-col-span:0;v-text-anchor:top" coordsize="750,688" path="m,l,688r750,e" filled="f" fillcolor="#ff6" strokecolor="red">
                  <v:stroke endarrow="block"/>
                  <v:path arrowok="t"/>
                </v:shape>
              </w:pict>
            </w:r>
          </w:p>
          <w:p w14:paraId="36FE8D9C" w14:textId="77777777" w:rsidR="009A430B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587" type="#_x0000_t202" style="position:absolute;left:0;text-align:left;margin-left:542.85pt;margin-top:9.25pt;width:73.25pt;height:33.65pt;z-index:251668480" fillcolor="#ff6" strokecolor="red">
                  <v:textbox style="mso-next-textbox:#_x0000_s1587" inset="0,0,0,0">
                    <w:txbxContent>
                      <w:p w14:paraId="79FCA872" w14:textId="77777777" w:rsidR="0055131E" w:rsidRPr="005D635F" w:rsidRDefault="0055131E" w:rsidP="0055131E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5D635F">
                          <w:rPr>
                            <w:rFonts w:ascii="Trebuchet MS" w:hAnsi="Trebuchet MS" w:cs="Arial"/>
                            <w:color w:val="000000"/>
                            <w:sz w:val="15"/>
                            <w:szCs w:val="15"/>
                          </w:rPr>
                          <w:t>Analizar la situación paso a paso junto con el usuario</w:t>
                        </w:r>
                      </w:p>
                    </w:txbxContent>
                  </v:textbox>
                </v:shape>
              </w:pict>
            </w:r>
          </w:p>
          <w:p w14:paraId="5E8B5876" w14:textId="77777777" w:rsidR="00D92001" w:rsidRDefault="00D92001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22CD88F3" w14:textId="77777777" w:rsidR="00D92001" w:rsidRDefault="00D92001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420BA333" w14:textId="77777777" w:rsidR="00D92001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line id="_x0000_s1600" style="position:absolute;left:0;text-align:left;z-index:251680768" from="579.5pt,3.6pt" to="579.55pt,16.6pt" strokecolor="red">
                  <v:stroke endarrow="block"/>
                </v:line>
              </w:pict>
            </w:r>
          </w:p>
          <w:p w14:paraId="5380BBF6" w14:textId="77777777" w:rsidR="00D92001" w:rsidRDefault="0017594C" w:rsidP="00520B4D">
            <w:pPr>
              <w:tabs>
                <w:tab w:val="left" w:pos="8398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588" type="#_x0000_t202" style="position:absolute;left:0;text-align:left;margin-left:542.85pt;margin-top:3.5pt;width:73.25pt;height:33.65pt;z-index:251669504" fillcolor="#ff6" strokecolor="red">
                  <v:textbox style="mso-next-textbox:#_x0000_s1588" inset="0,0,0,0">
                    <w:txbxContent>
                      <w:p w14:paraId="10E06772" w14:textId="77777777" w:rsidR="0055131E" w:rsidRPr="005D635F" w:rsidRDefault="0055131E" w:rsidP="0055131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D635F">
                          <w:rPr>
                            <w:rFonts w:ascii="Trebuchet MS" w:hAnsi="Trebuchet MS" w:cs="Arial"/>
                            <w:color w:val="000000"/>
                            <w:sz w:val="18"/>
                            <w:szCs w:val="18"/>
                          </w:rPr>
                          <w:t>Determinar las causas del inconveniente</w:t>
                        </w:r>
                      </w:p>
                    </w:txbxContent>
                  </v:textbox>
                </v:shape>
              </w:pict>
            </w:r>
            <w:r w:rsidR="00520B4D"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14:paraId="0CB79D71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7B1FC00E" w14:textId="77777777" w:rsidR="0047061D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09" type="#_x0000_t202" style="position:absolute;left:0;text-align:left;margin-left:-5.8pt;margin-top:7.25pt;width:56.9pt;height:19.75pt;z-index:251688960" filled="f" stroked="f">
                  <v:textbox style="mso-next-textbox:#_x0000_s1609">
                    <w:txbxContent>
                      <w:p w14:paraId="26E3B861" w14:textId="77777777" w:rsidR="00A656F2" w:rsidRPr="00A656F2" w:rsidRDefault="00A656F2" w:rsidP="00A656F2">
                        <w:pPr>
                          <w:jc w:val="center"/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  <w:lang w:val="es-CO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  <w:lang w:val="es-CO"/>
                          </w:rPr>
                          <w:t>Académica</w:t>
                        </w:r>
                      </w:p>
                    </w:txbxContent>
                  </v:textbox>
                </v:shape>
              </w:pict>
            </w:r>
          </w:p>
          <w:p w14:paraId="0C17C848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076B3AEA" w14:textId="77777777" w:rsidR="003446AC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589" type="#_x0000_t202" style="position:absolute;left:0;text-align:left;margin-left:542.8pt;margin-top:0;width:73.25pt;height:33.65pt;z-index:251670528" fillcolor="#ff6" strokecolor="red">
                  <v:textbox style="mso-next-textbox:#_x0000_s1589" inset="0,2mm,0,0">
                    <w:txbxContent>
                      <w:p w14:paraId="72E8507D" w14:textId="77777777" w:rsidR="00424D6C" w:rsidRPr="005D635F" w:rsidRDefault="00424D6C" w:rsidP="00424D6C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5D635F">
                          <w:rPr>
                            <w:rFonts w:ascii="Trebuchet MS" w:hAnsi="Trebuchet MS" w:cs="Arial"/>
                            <w:color w:val="000000"/>
                            <w:sz w:val="18"/>
                            <w:szCs w:val="18"/>
                            <w:lang w:val="es-CO"/>
                          </w:rPr>
                          <w:t>Brindar solución</w:t>
                        </w:r>
                      </w:p>
                    </w:txbxContent>
                  </v:textbox>
                </v:shape>
              </w:pict>
            </w:r>
          </w:p>
          <w:p w14:paraId="37BFE4CC" w14:textId="77777777" w:rsidR="009A430B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580" type="#_x0000_t202" style="position:absolute;left:0;text-align:left;margin-left:261.6pt;margin-top:8.4pt;width:73.5pt;height:33.75pt;z-index:251664384" fillcolor="#ff6" strokecolor="red">
                  <v:textbox style="mso-next-textbox:#_x0000_s1580" inset="0,0,0,0">
                    <w:txbxContent>
                      <w:p w14:paraId="1562E91D" w14:textId="77777777" w:rsidR="005E34DE" w:rsidRPr="0065307F" w:rsidRDefault="005D7D00" w:rsidP="005E34D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5307F">
                          <w:rPr>
                            <w:rFonts w:ascii="Trebuchet MS" w:hAnsi="Trebuchet MS" w:cs="Arial"/>
                            <w:color w:val="000000"/>
                            <w:sz w:val="16"/>
                            <w:szCs w:val="16"/>
                          </w:rPr>
                          <w:t>Crear la lista de acuerdo al instructivo</w:t>
                        </w:r>
                        <w:r w:rsidR="005E34DE" w:rsidRPr="0065307F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 </w:t>
                        </w:r>
                        <w:r w:rsidR="005E34DE" w:rsidRPr="0065307F">
                          <w:rPr>
                            <w:rFonts w:ascii="Trebuchet MS" w:hAnsi="Trebuchet MS" w:cs="Arial"/>
                            <w:sz w:val="16"/>
                            <w:szCs w:val="16"/>
                            <w:highlight w:val="red"/>
                          </w:rPr>
                          <w:t>COD</w:t>
                        </w:r>
                      </w:p>
                    </w:txbxContent>
                  </v:textbox>
                </v:shape>
              </w:pict>
            </w:r>
          </w:p>
          <w:p w14:paraId="57B92C04" w14:textId="77777777" w:rsidR="0094540B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 id="_x0000_s1621" style="position:absolute;left:0;text-align:left;margin-left:330pt;margin-top:8.65pt;width:250.15pt;height:51.15pt;z-index:251698176" coordsize="4571,1023" path="m4571,r,1023l,1023e" filled="f" strokecolor="red">
                  <v:stroke endarrow="block"/>
                  <v:path arrowok="t"/>
                </v:shape>
              </w:pict>
            </w:r>
          </w:p>
          <w:p w14:paraId="75DA8159" w14:textId="77777777" w:rsidR="00DC20C8" w:rsidRDefault="00DC20C8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5AA122C0" w14:textId="77777777" w:rsidR="00DC20C8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polyline id="_x0000_s1619" style="position:absolute;left:0;text-align:left;z-index:251696128" points="298.4pt,2.4pt,298.4pt,9.75pt,319.2pt,9.75pt,319.2pt,15.8pt" coordsize="416,268" filled="f" strokecolor="red">
                  <v:stroke endarrow="block"/>
                  <v:path arrowok="t"/>
                </v:polyline>
              </w:pict>
            </w:r>
          </w:p>
          <w:p w14:paraId="72BEFD7C" w14:textId="77777777" w:rsidR="00DC20C8" w:rsidRDefault="0017594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oval id="_x0000_s1615" style="position:absolute;left:0;text-align:left;margin-left:307.6pt;margin-top:3.4pt;width:23.85pt;height:23.25pt;z-index:251692032" fillcolor="red">
                  <v:textbox style="mso-next-textbox:#_x0000_s1615" inset="0,0,0,0">
                    <w:txbxContent>
                      <w:p w14:paraId="22F34C63" w14:textId="77777777" w:rsidR="00497956" w:rsidRPr="006C623A" w:rsidRDefault="006C623A" w:rsidP="006C623A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16"/>
                            <w:szCs w:val="16"/>
                            <w:lang w:val="es-CO"/>
                          </w:rPr>
                        </w:pPr>
                        <w:r w:rsidRPr="006C623A">
                          <w:rPr>
                            <w:rFonts w:ascii="Trebuchet MS" w:hAnsi="Trebuchet MS"/>
                            <w:b/>
                            <w:sz w:val="16"/>
                            <w:szCs w:val="16"/>
                            <w:lang w:val="es-CO"/>
                          </w:rPr>
                          <w:t>FIN</w:t>
                        </w:r>
                      </w:p>
                    </w:txbxContent>
                  </v:textbox>
                </v:oval>
              </w:pict>
            </w:r>
          </w:p>
          <w:p w14:paraId="240F60CE" w14:textId="77777777" w:rsidR="00DC20C8" w:rsidRPr="00701A0D" w:rsidRDefault="00DC20C8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92322" w:rsidRPr="00D054D5" w14:paraId="71427674" w14:textId="77777777" w:rsidTr="00B9232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trHeight w:val="566"/>
        </w:trPr>
        <w:tc>
          <w:tcPr>
            <w:tcW w:w="6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2C92" w14:textId="77777777" w:rsidR="00B92322" w:rsidRPr="00B92322" w:rsidRDefault="00B92322" w:rsidP="009E1C65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REVISÓ </w:t>
            </w:r>
          </w:p>
          <w:p w14:paraId="5680C8C9" w14:textId="69E480AC" w:rsidR="00B92322" w:rsidRPr="00B92322" w:rsidRDefault="00B92322" w:rsidP="009E1C65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>Cargo: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B92322">
              <w:rPr>
                <w:rFonts w:ascii="Trebuchet MS" w:hAnsi="Trebuchet MS"/>
                <w:sz w:val="20"/>
                <w:szCs w:val="20"/>
              </w:rPr>
              <w:t>Jefe Departamento de Sistemas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A881" w14:textId="77777777" w:rsidR="00B92322" w:rsidRPr="00B92322" w:rsidRDefault="00B92322" w:rsidP="009E1C65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 xml:space="preserve">APROBÓ </w:t>
            </w:r>
          </w:p>
          <w:p w14:paraId="12841C68" w14:textId="77777777" w:rsidR="00B92322" w:rsidRPr="00B92322" w:rsidRDefault="00B92322" w:rsidP="009E1C65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92322">
              <w:rPr>
                <w:rFonts w:ascii="Trebuchet MS" w:hAnsi="Trebuchet MS"/>
                <w:b/>
                <w:sz w:val="20"/>
                <w:szCs w:val="20"/>
              </w:rPr>
              <w:t>Cargo:</w:t>
            </w:r>
          </w:p>
        </w:tc>
      </w:tr>
      <w:tr w:rsidR="00B92322" w:rsidRPr="00D054D5" w14:paraId="7E38F5F1" w14:textId="77777777" w:rsidTr="00B9232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131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C73495" w14:textId="77777777" w:rsidR="00B92322" w:rsidRPr="00B92322" w:rsidRDefault="00B92322" w:rsidP="009E1C65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92322">
              <w:rPr>
                <w:rFonts w:ascii="Trebuchet MS" w:hAnsi="Trebuchet MS"/>
                <w:sz w:val="20"/>
                <w:szCs w:val="20"/>
              </w:rPr>
              <w:t>Cualquier impresión o copia tomada de este documento se considera como copia NO CONTROLADA</w:t>
            </w:r>
          </w:p>
        </w:tc>
      </w:tr>
    </w:tbl>
    <w:p w14:paraId="493E20D3" w14:textId="77777777" w:rsidR="00B92322" w:rsidRPr="00852613" w:rsidRDefault="00B92322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sectPr w:rsidR="00B92322" w:rsidRPr="00852613" w:rsidSect="00123DFD">
      <w:footerReference w:type="default" r:id="rId11"/>
      <w:pgSz w:w="15840" w:h="12240" w:orient="landscape" w:code="1"/>
      <w:pgMar w:top="851" w:right="1418" w:bottom="426" w:left="1418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AD1E0" w14:textId="77777777" w:rsidR="003A182A" w:rsidRDefault="003A182A" w:rsidP="008F467B">
      <w:r>
        <w:separator/>
      </w:r>
    </w:p>
  </w:endnote>
  <w:endnote w:type="continuationSeparator" w:id="0">
    <w:p w14:paraId="4CFAF2F6" w14:textId="77777777" w:rsidR="003A182A" w:rsidRDefault="003A182A" w:rsidP="008F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ebuchet MS" w:hAnsi="Trebuchet MS"/>
        <w:sz w:val="16"/>
        <w:szCs w:val="16"/>
      </w:rPr>
      <w:id w:val="1838727719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6"/>
            <w:szCs w:val="16"/>
          </w:rPr>
          <w:id w:val="-1152601993"/>
          <w:docPartObj>
            <w:docPartGallery w:val="Page Numbers (Top of Page)"/>
            <w:docPartUnique/>
          </w:docPartObj>
        </w:sdtPr>
        <w:sdtEndPr/>
        <w:sdtContent>
          <w:p w14:paraId="59367703" w14:textId="11C72EA1" w:rsidR="00B92322" w:rsidRPr="00BD2E58" w:rsidRDefault="00B92322" w:rsidP="00B92322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  <w:r w:rsidRPr="00B92322">
              <w:rPr>
                <w:rFonts w:ascii="Trebuchet MS" w:hAnsi="Trebuchet MS"/>
                <w:sz w:val="16"/>
                <w:szCs w:val="16"/>
              </w:rPr>
              <w:t xml:space="preserve">Página </w:t>
            </w:r>
            <w:r w:rsidRPr="00B92322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B92322">
              <w:rPr>
                <w:rFonts w:ascii="Trebuchet MS" w:hAnsi="Trebuchet MS"/>
                <w:b/>
                <w:sz w:val="16"/>
                <w:szCs w:val="16"/>
              </w:rPr>
              <w:instrText>PAGE</w:instrText>
            </w:r>
            <w:r w:rsidRPr="00B92322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 w:rsidR="0017594C">
              <w:rPr>
                <w:rFonts w:ascii="Trebuchet MS" w:hAnsi="Trebuchet MS"/>
                <w:b/>
                <w:noProof/>
                <w:sz w:val="16"/>
                <w:szCs w:val="16"/>
              </w:rPr>
              <w:t>1</w:t>
            </w:r>
            <w:r w:rsidRPr="00B92322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 w:rsidRPr="00B92322">
              <w:rPr>
                <w:rFonts w:ascii="Trebuchet MS" w:hAnsi="Trebuchet MS"/>
                <w:sz w:val="16"/>
                <w:szCs w:val="16"/>
              </w:rPr>
              <w:t xml:space="preserve"> de </w:t>
            </w:r>
            <w:r w:rsidR="00123DFD">
              <w:rPr>
                <w:rFonts w:ascii="Trebuchet MS" w:hAnsi="Trebuchet MS"/>
                <w:b/>
                <w:sz w:val="16"/>
                <w:szCs w:val="16"/>
              </w:rPr>
              <w:t>1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  <w:t xml:space="preserve">     </w:t>
            </w:r>
            <w:r w:rsidRPr="00BD2E58">
              <w:rPr>
                <w:rFonts w:ascii="Trebuchet MS" w:hAnsi="Trebuchet MS"/>
                <w:sz w:val="16"/>
                <w:szCs w:val="16"/>
              </w:rPr>
              <w:t>Versión 1 Código</w:t>
            </w:r>
            <w:r>
              <w:rPr>
                <w:rFonts w:ascii="Trebuchet MS" w:hAnsi="Trebuchet MS"/>
                <w:sz w:val="16"/>
                <w:szCs w:val="16"/>
              </w:rPr>
              <w:t>:</w:t>
            </w:r>
            <w:r w:rsidRPr="00BD2E58">
              <w:rPr>
                <w:rFonts w:ascii="Trebuchet MS" w:hAnsi="Trebuchet MS"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sz w:val="16"/>
                <w:szCs w:val="16"/>
              </w:rPr>
              <w:t>FR</w:t>
            </w:r>
            <w:r w:rsidRPr="00BD2E58">
              <w:rPr>
                <w:rFonts w:ascii="Trebuchet MS" w:hAnsi="Trebuchet MS"/>
                <w:sz w:val="16"/>
                <w:szCs w:val="16"/>
              </w:rPr>
              <w:t>-506-</w:t>
            </w:r>
            <w:r>
              <w:rPr>
                <w:rFonts w:ascii="Trebuchet MS" w:hAnsi="Trebuchet MS"/>
                <w:sz w:val="16"/>
                <w:szCs w:val="16"/>
              </w:rPr>
              <w:t>0</w:t>
            </w:r>
            <w:r w:rsidRPr="00BD2E58">
              <w:rPr>
                <w:rFonts w:ascii="Trebuchet MS" w:hAnsi="Trebuchet MS"/>
                <w:sz w:val="16"/>
                <w:szCs w:val="16"/>
              </w:rPr>
              <w:t>0</w:t>
            </w:r>
            <w:r>
              <w:rPr>
                <w:rFonts w:ascii="Trebuchet MS" w:hAnsi="Trebuchet MS"/>
                <w:sz w:val="16"/>
                <w:szCs w:val="16"/>
              </w:rPr>
              <w:t>4</w:t>
            </w:r>
          </w:p>
          <w:p w14:paraId="1F9F28C0" w14:textId="0611B18C" w:rsidR="00B92322" w:rsidRPr="00B92322" w:rsidRDefault="00B92322" w:rsidP="00B92322">
            <w:pPr>
              <w:pStyle w:val="Piedepgina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BD2E58">
              <w:rPr>
                <w:rFonts w:ascii="Trebuchet MS" w:hAnsi="Trebuchet MS"/>
                <w:sz w:val="16"/>
                <w:szCs w:val="16"/>
              </w:rPr>
              <w:tab/>
              <w:t xml:space="preserve">              El contenido de este</w:t>
            </w:r>
            <w:r w:rsidRPr="00FB06FF">
              <w:rPr>
                <w:rFonts w:ascii="Trebuchet MS" w:hAnsi="Trebuchet MS"/>
                <w:sz w:val="16"/>
                <w:szCs w:val="16"/>
              </w:rPr>
              <w:t xml:space="preserve"> documento es de propiedad y uso exclusivo de la</w:t>
            </w:r>
            <w:r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Pr="00FB06FF">
              <w:rPr>
                <w:rFonts w:ascii="Trebuchet MS" w:hAnsi="Trebuchet MS"/>
                <w:sz w:val="16"/>
                <w:szCs w:val="16"/>
              </w:rPr>
              <w:t>Universidad Pontificia Bolivariana - Seccional Bucaramanga</w:t>
            </w:r>
          </w:p>
        </w:sdtContent>
      </w:sdt>
    </w:sdtContent>
  </w:sdt>
  <w:p w14:paraId="246F2D60" w14:textId="04D5F831" w:rsidR="00806BC9" w:rsidRPr="001C4484" w:rsidRDefault="00806BC9" w:rsidP="001C4484">
    <w:pPr>
      <w:pStyle w:val="Piedepgina"/>
      <w:jc w:val="center"/>
      <w:rPr>
        <w:rFonts w:ascii="Candara" w:hAnsi="Candar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5932A" w14:textId="77777777" w:rsidR="003A182A" w:rsidRDefault="003A182A" w:rsidP="008F467B">
      <w:r>
        <w:separator/>
      </w:r>
    </w:p>
  </w:footnote>
  <w:footnote w:type="continuationSeparator" w:id="0">
    <w:p w14:paraId="0AEE2007" w14:textId="77777777" w:rsidR="003A182A" w:rsidRDefault="003A182A" w:rsidP="008F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29.9pt;height:31.9pt" o:bullet="t">
        <v:imagedata r:id="rId1" o:title="logo"/>
      </v:shape>
    </w:pict>
  </w:numPicBullet>
  <w:numPicBullet w:numPicBulletId="1">
    <w:pict>
      <v:shape id="_x0000_i1133" type="#_x0000_t75" style="width:93.05pt;height:102.55pt" o:bullet="t">
        <v:imagedata r:id="rId2" o:title="logo UPB"/>
      </v:shape>
    </w:pict>
  </w:numPicBullet>
  <w:abstractNum w:abstractNumId="0">
    <w:nsid w:val="129171D3"/>
    <w:multiLevelType w:val="multilevel"/>
    <w:tmpl w:val="0C0A0029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1">
    <w:nsid w:val="4FCD2E36"/>
    <w:multiLevelType w:val="hybridMultilevel"/>
    <w:tmpl w:val="26D4F564"/>
    <w:lvl w:ilvl="0" w:tplc="6AF223C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 fillcolor="#ff6" strokecolor="red">
      <v:fill color="#ff6"/>
      <v:stroke color="red"/>
      <v:textbox inset="0,0,0,0"/>
      <o:colormru v:ext="edit" colors="#ff6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D7D"/>
    <w:rsid w:val="0000415E"/>
    <w:rsid w:val="00006658"/>
    <w:rsid w:val="00010CB4"/>
    <w:rsid w:val="00012ACE"/>
    <w:rsid w:val="00015BC2"/>
    <w:rsid w:val="0001669B"/>
    <w:rsid w:val="00020DF3"/>
    <w:rsid w:val="00044F7E"/>
    <w:rsid w:val="0004597A"/>
    <w:rsid w:val="00050335"/>
    <w:rsid w:val="00051C32"/>
    <w:rsid w:val="00081577"/>
    <w:rsid w:val="00086F0C"/>
    <w:rsid w:val="0008789E"/>
    <w:rsid w:val="00097024"/>
    <w:rsid w:val="000B0455"/>
    <w:rsid w:val="000B187E"/>
    <w:rsid w:val="000B252C"/>
    <w:rsid w:val="000C2219"/>
    <w:rsid w:val="000C2AF6"/>
    <w:rsid w:val="000D333E"/>
    <w:rsid w:val="000E0661"/>
    <w:rsid w:val="000E2C79"/>
    <w:rsid w:val="000F0AC0"/>
    <w:rsid w:val="000F3A92"/>
    <w:rsid w:val="000F41D9"/>
    <w:rsid w:val="00101C33"/>
    <w:rsid w:val="00101F1B"/>
    <w:rsid w:val="00112E9A"/>
    <w:rsid w:val="00121C8C"/>
    <w:rsid w:val="00123DFD"/>
    <w:rsid w:val="00125313"/>
    <w:rsid w:val="00132C65"/>
    <w:rsid w:val="00150577"/>
    <w:rsid w:val="00153682"/>
    <w:rsid w:val="001615F3"/>
    <w:rsid w:val="00171B60"/>
    <w:rsid w:val="0017594C"/>
    <w:rsid w:val="00181017"/>
    <w:rsid w:val="00181A7B"/>
    <w:rsid w:val="001A07F4"/>
    <w:rsid w:val="001A75B1"/>
    <w:rsid w:val="001B14E1"/>
    <w:rsid w:val="001B192F"/>
    <w:rsid w:val="001C441E"/>
    <w:rsid w:val="001C4484"/>
    <w:rsid w:val="001D347A"/>
    <w:rsid w:val="001E1D7D"/>
    <w:rsid w:val="001E72E5"/>
    <w:rsid w:val="001F011C"/>
    <w:rsid w:val="001F013A"/>
    <w:rsid w:val="001F7796"/>
    <w:rsid w:val="0020133A"/>
    <w:rsid w:val="00204C89"/>
    <w:rsid w:val="00211848"/>
    <w:rsid w:val="00212051"/>
    <w:rsid w:val="00212BE0"/>
    <w:rsid w:val="00224897"/>
    <w:rsid w:val="002266F2"/>
    <w:rsid w:val="00240B62"/>
    <w:rsid w:val="00255541"/>
    <w:rsid w:val="002558E2"/>
    <w:rsid w:val="00260EA7"/>
    <w:rsid w:val="002615D9"/>
    <w:rsid w:val="0026525D"/>
    <w:rsid w:val="00274B10"/>
    <w:rsid w:val="00274F4B"/>
    <w:rsid w:val="00276730"/>
    <w:rsid w:val="002869D0"/>
    <w:rsid w:val="0028776B"/>
    <w:rsid w:val="00292CED"/>
    <w:rsid w:val="002952C6"/>
    <w:rsid w:val="002B27F8"/>
    <w:rsid w:val="002C0356"/>
    <w:rsid w:val="002D1BC4"/>
    <w:rsid w:val="002E1939"/>
    <w:rsid w:val="002E6BB3"/>
    <w:rsid w:val="002F2801"/>
    <w:rsid w:val="003108BA"/>
    <w:rsid w:val="0031307C"/>
    <w:rsid w:val="00316A56"/>
    <w:rsid w:val="003256CF"/>
    <w:rsid w:val="00332097"/>
    <w:rsid w:val="0033682A"/>
    <w:rsid w:val="00343176"/>
    <w:rsid w:val="003446AC"/>
    <w:rsid w:val="00350E52"/>
    <w:rsid w:val="00352A08"/>
    <w:rsid w:val="003546B5"/>
    <w:rsid w:val="00365C38"/>
    <w:rsid w:val="00373199"/>
    <w:rsid w:val="00375247"/>
    <w:rsid w:val="00375B8E"/>
    <w:rsid w:val="00376760"/>
    <w:rsid w:val="00377C7B"/>
    <w:rsid w:val="00377C8E"/>
    <w:rsid w:val="00382EA5"/>
    <w:rsid w:val="00383751"/>
    <w:rsid w:val="003A182A"/>
    <w:rsid w:val="003A4C57"/>
    <w:rsid w:val="003A7D13"/>
    <w:rsid w:val="003B3C0F"/>
    <w:rsid w:val="003B7664"/>
    <w:rsid w:val="003C5DE2"/>
    <w:rsid w:val="003D7568"/>
    <w:rsid w:val="003E59FB"/>
    <w:rsid w:val="003F04F5"/>
    <w:rsid w:val="00400744"/>
    <w:rsid w:val="00412BE8"/>
    <w:rsid w:val="00413A42"/>
    <w:rsid w:val="00424D6C"/>
    <w:rsid w:val="004337BF"/>
    <w:rsid w:val="00437E4B"/>
    <w:rsid w:val="004412E5"/>
    <w:rsid w:val="0047061D"/>
    <w:rsid w:val="00473D64"/>
    <w:rsid w:val="00477902"/>
    <w:rsid w:val="00486238"/>
    <w:rsid w:val="0048657B"/>
    <w:rsid w:val="00490724"/>
    <w:rsid w:val="0049616C"/>
    <w:rsid w:val="00497956"/>
    <w:rsid w:val="00497BA0"/>
    <w:rsid w:val="004A1A57"/>
    <w:rsid w:val="004B1FF6"/>
    <w:rsid w:val="004B434F"/>
    <w:rsid w:val="004C284B"/>
    <w:rsid w:val="004D0033"/>
    <w:rsid w:val="004D0866"/>
    <w:rsid w:val="004D3642"/>
    <w:rsid w:val="004D51C7"/>
    <w:rsid w:val="004D7381"/>
    <w:rsid w:val="004D7387"/>
    <w:rsid w:val="004E7F88"/>
    <w:rsid w:val="0050715A"/>
    <w:rsid w:val="005155C8"/>
    <w:rsid w:val="00520B4D"/>
    <w:rsid w:val="00521953"/>
    <w:rsid w:val="00526AFE"/>
    <w:rsid w:val="005465BB"/>
    <w:rsid w:val="00550701"/>
    <w:rsid w:val="0055131E"/>
    <w:rsid w:val="00556343"/>
    <w:rsid w:val="00556532"/>
    <w:rsid w:val="00574D89"/>
    <w:rsid w:val="00581167"/>
    <w:rsid w:val="00587993"/>
    <w:rsid w:val="00595D22"/>
    <w:rsid w:val="00596883"/>
    <w:rsid w:val="005A3FD8"/>
    <w:rsid w:val="005A42D7"/>
    <w:rsid w:val="005C7EC8"/>
    <w:rsid w:val="005D0157"/>
    <w:rsid w:val="005D5214"/>
    <w:rsid w:val="005D5A25"/>
    <w:rsid w:val="005D635F"/>
    <w:rsid w:val="005D7D00"/>
    <w:rsid w:val="005E0530"/>
    <w:rsid w:val="005E17C3"/>
    <w:rsid w:val="005E1808"/>
    <w:rsid w:val="005E34DE"/>
    <w:rsid w:val="005F090C"/>
    <w:rsid w:val="005F0EE9"/>
    <w:rsid w:val="005F12E3"/>
    <w:rsid w:val="005F5144"/>
    <w:rsid w:val="0060314B"/>
    <w:rsid w:val="006035E6"/>
    <w:rsid w:val="006108A8"/>
    <w:rsid w:val="00615EAD"/>
    <w:rsid w:val="0061657D"/>
    <w:rsid w:val="00630893"/>
    <w:rsid w:val="006449EE"/>
    <w:rsid w:val="0065307F"/>
    <w:rsid w:val="00661FF5"/>
    <w:rsid w:val="00673530"/>
    <w:rsid w:val="00674BAA"/>
    <w:rsid w:val="00685A8F"/>
    <w:rsid w:val="006876B1"/>
    <w:rsid w:val="00687701"/>
    <w:rsid w:val="006A3052"/>
    <w:rsid w:val="006A3C9A"/>
    <w:rsid w:val="006A4441"/>
    <w:rsid w:val="006C623A"/>
    <w:rsid w:val="006C7E4F"/>
    <w:rsid w:val="006D0FB0"/>
    <w:rsid w:val="006D6F4C"/>
    <w:rsid w:val="00701A0D"/>
    <w:rsid w:val="00720093"/>
    <w:rsid w:val="00727A95"/>
    <w:rsid w:val="00731AC4"/>
    <w:rsid w:val="0073414E"/>
    <w:rsid w:val="00736F39"/>
    <w:rsid w:val="007377CF"/>
    <w:rsid w:val="00737EFC"/>
    <w:rsid w:val="00746E47"/>
    <w:rsid w:val="00747E6F"/>
    <w:rsid w:val="00750C13"/>
    <w:rsid w:val="00762B2F"/>
    <w:rsid w:val="007718F6"/>
    <w:rsid w:val="00774C98"/>
    <w:rsid w:val="00784BD5"/>
    <w:rsid w:val="00790772"/>
    <w:rsid w:val="007933DB"/>
    <w:rsid w:val="007944C6"/>
    <w:rsid w:val="00794AF4"/>
    <w:rsid w:val="007A0402"/>
    <w:rsid w:val="007A0B6B"/>
    <w:rsid w:val="007A24C3"/>
    <w:rsid w:val="007A6271"/>
    <w:rsid w:val="007B550B"/>
    <w:rsid w:val="007B58E0"/>
    <w:rsid w:val="007C3ACB"/>
    <w:rsid w:val="007C444B"/>
    <w:rsid w:val="007D0ED3"/>
    <w:rsid w:val="007E4BB3"/>
    <w:rsid w:val="007F162F"/>
    <w:rsid w:val="007F3C08"/>
    <w:rsid w:val="007F7A24"/>
    <w:rsid w:val="007F7FD4"/>
    <w:rsid w:val="00806BC9"/>
    <w:rsid w:val="00836558"/>
    <w:rsid w:val="00841C3A"/>
    <w:rsid w:val="00841F95"/>
    <w:rsid w:val="008462A6"/>
    <w:rsid w:val="00852613"/>
    <w:rsid w:val="008677C0"/>
    <w:rsid w:val="0088160C"/>
    <w:rsid w:val="00890FF6"/>
    <w:rsid w:val="008B2F18"/>
    <w:rsid w:val="008C2314"/>
    <w:rsid w:val="008C599E"/>
    <w:rsid w:val="008D10E0"/>
    <w:rsid w:val="008D6A62"/>
    <w:rsid w:val="008D6B9D"/>
    <w:rsid w:val="008F467B"/>
    <w:rsid w:val="008F7EDC"/>
    <w:rsid w:val="00905900"/>
    <w:rsid w:val="00906DF8"/>
    <w:rsid w:val="009109AF"/>
    <w:rsid w:val="009109EC"/>
    <w:rsid w:val="00924E57"/>
    <w:rsid w:val="009311F5"/>
    <w:rsid w:val="00935DE1"/>
    <w:rsid w:val="00940DB8"/>
    <w:rsid w:val="0094540B"/>
    <w:rsid w:val="00946A4C"/>
    <w:rsid w:val="00950A51"/>
    <w:rsid w:val="0095140B"/>
    <w:rsid w:val="00975064"/>
    <w:rsid w:val="00975369"/>
    <w:rsid w:val="009763A1"/>
    <w:rsid w:val="00986006"/>
    <w:rsid w:val="00987952"/>
    <w:rsid w:val="009A2489"/>
    <w:rsid w:val="009A430B"/>
    <w:rsid w:val="009C10FD"/>
    <w:rsid w:val="009C6DE5"/>
    <w:rsid w:val="009E0791"/>
    <w:rsid w:val="009E3E46"/>
    <w:rsid w:val="009F5E29"/>
    <w:rsid w:val="009F687D"/>
    <w:rsid w:val="009F7380"/>
    <w:rsid w:val="00A00C5B"/>
    <w:rsid w:val="00A012D5"/>
    <w:rsid w:val="00A07B92"/>
    <w:rsid w:val="00A12063"/>
    <w:rsid w:val="00A128B0"/>
    <w:rsid w:val="00A233F4"/>
    <w:rsid w:val="00A23C6C"/>
    <w:rsid w:val="00A242D0"/>
    <w:rsid w:val="00A31DED"/>
    <w:rsid w:val="00A32789"/>
    <w:rsid w:val="00A33406"/>
    <w:rsid w:val="00A37729"/>
    <w:rsid w:val="00A52B3B"/>
    <w:rsid w:val="00A656F2"/>
    <w:rsid w:val="00A669C7"/>
    <w:rsid w:val="00A84EFC"/>
    <w:rsid w:val="00A87242"/>
    <w:rsid w:val="00A90FCC"/>
    <w:rsid w:val="00A93843"/>
    <w:rsid w:val="00A95E82"/>
    <w:rsid w:val="00A97457"/>
    <w:rsid w:val="00AA03FF"/>
    <w:rsid w:val="00AA3EE4"/>
    <w:rsid w:val="00AB06B4"/>
    <w:rsid w:val="00AD0065"/>
    <w:rsid w:val="00AD0E64"/>
    <w:rsid w:val="00AD0F74"/>
    <w:rsid w:val="00AD0FFC"/>
    <w:rsid w:val="00AD155E"/>
    <w:rsid w:val="00AD2CEF"/>
    <w:rsid w:val="00AD3B6B"/>
    <w:rsid w:val="00AD6166"/>
    <w:rsid w:val="00AF0992"/>
    <w:rsid w:val="00B03793"/>
    <w:rsid w:val="00B105DD"/>
    <w:rsid w:val="00B12D87"/>
    <w:rsid w:val="00B14593"/>
    <w:rsid w:val="00B16658"/>
    <w:rsid w:val="00B207C6"/>
    <w:rsid w:val="00B31955"/>
    <w:rsid w:val="00B51CA6"/>
    <w:rsid w:val="00B612EE"/>
    <w:rsid w:val="00B679A6"/>
    <w:rsid w:val="00B8780F"/>
    <w:rsid w:val="00B92322"/>
    <w:rsid w:val="00BA0894"/>
    <w:rsid w:val="00BA1527"/>
    <w:rsid w:val="00BB0AA9"/>
    <w:rsid w:val="00BB5E65"/>
    <w:rsid w:val="00BC126B"/>
    <w:rsid w:val="00BC506F"/>
    <w:rsid w:val="00BC688D"/>
    <w:rsid w:val="00BD1C05"/>
    <w:rsid w:val="00BD27B3"/>
    <w:rsid w:val="00BD3F8D"/>
    <w:rsid w:val="00BE01B2"/>
    <w:rsid w:val="00BE482F"/>
    <w:rsid w:val="00BE7971"/>
    <w:rsid w:val="00BF22E5"/>
    <w:rsid w:val="00BF6170"/>
    <w:rsid w:val="00C154A7"/>
    <w:rsid w:val="00C252E4"/>
    <w:rsid w:val="00C32789"/>
    <w:rsid w:val="00C35C9C"/>
    <w:rsid w:val="00C40DC3"/>
    <w:rsid w:val="00C44E6A"/>
    <w:rsid w:val="00C501F7"/>
    <w:rsid w:val="00C50357"/>
    <w:rsid w:val="00C62B5D"/>
    <w:rsid w:val="00C64447"/>
    <w:rsid w:val="00C810EE"/>
    <w:rsid w:val="00C82052"/>
    <w:rsid w:val="00C8520B"/>
    <w:rsid w:val="00C865A8"/>
    <w:rsid w:val="00C9230B"/>
    <w:rsid w:val="00C92368"/>
    <w:rsid w:val="00C95D78"/>
    <w:rsid w:val="00CD3149"/>
    <w:rsid w:val="00CD6A0A"/>
    <w:rsid w:val="00CE4C25"/>
    <w:rsid w:val="00D01FD5"/>
    <w:rsid w:val="00D1066B"/>
    <w:rsid w:val="00D11176"/>
    <w:rsid w:val="00D138E3"/>
    <w:rsid w:val="00D17118"/>
    <w:rsid w:val="00D24FCE"/>
    <w:rsid w:val="00D40F10"/>
    <w:rsid w:val="00D57E57"/>
    <w:rsid w:val="00D607A5"/>
    <w:rsid w:val="00D65F23"/>
    <w:rsid w:val="00D73E70"/>
    <w:rsid w:val="00D758C5"/>
    <w:rsid w:val="00D76201"/>
    <w:rsid w:val="00D92001"/>
    <w:rsid w:val="00D95DD0"/>
    <w:rsid w:val="00DA0F54"/>
    <w:rsid w:val="00DA62C9"/>
    <w:rsid w:val="00DA66BC"/>
    <w:rsid w:val="00DA7C92"/>
    <w:rsid w:val="00DB53B3"/>
    <w:rsid w:val="00DC20C8"/>
    <w:rsid w:val="00DC4BE3"/>
    <w:rsid w:val="00DD59C2"/>
    <w:rsid w:val="00DD720F"/>
    <w:rsid w:val="00DF0D57"/>
    <w:rsid w:val="00E00921"/>
    <w:rsid w:val="00E03BC4"/>
    <w:rsid w:val="00E05731"/>
    <w:rsid w:val="00E07FAB"/>
    <w:rsid w:val="00E106C4"/>
    <w:rsid w:val="00E1083B"/>
    <w:rsid w:val="00E245E3"/>
    <w:rsid w:val="00E313FD"/>
    <w:rsid w:val="00E31759"/>
    <w:rsid w:val="00E332F7"/>
    <w:rsid w:val="00E471FE"/>
    <w:rsid w:val="00E538D2"/>
    <w:rsid w:val="00E553BC"/>
    <w:rsid w:val="00E6721C"/>
    <w:rsid w:val="00E6764D"/>
    <w:rsid w:val="00E72C1C"/>
    <w:rsid w:val="00E82B8E"/>
    <w:rsid w:val="00EB0FD4"/>
    <w:rsid w:val="00EE0AAA"/>
    <w:rsid w:val="00EE76D6"/>
    <w:rsid w:val="00EF233D"/>
    <w:rsid w:val="00F02E71"/>
    <w:rsid w:val="00F05609"/>
    <w:rsid w:val="00F26DB5"/>
    <w:rsid w:val="00F36C80"/>
    <w:rsid w:val="00F47E19"/>
    <w:rsid w:val="00F50EF1"/>
    <w:rsid w:val="00F52FCC"/>
    <w:rsid w:val="00F74E8E"/>
    <w:rsid w:val="00F96CEB"/>
    <w:rsid w:val="00FA4940"/>
    <w:rsid w:val="00FA6B50"/>
    <w:rsid w:val="00FD5642"/>
    <w:rsid w:val="00FD6911"/>
    <w:rsid w:val="00FF1866"/>
    <w:rsid w:val="00FF73AA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ff6" strokecolor="red">
      <v:fill color="#ff6"/>
      <v:stroke color="red"/>
      <v:textbox inset="0,0,0,0"/>
      <o:colormru v:ext="edit" colors="#ff6"/>
      <o:colormenu v:ext="edit" fillcolor="none" strokecolor="none"/>
    </o:shapedefaults>
    <o:shapelayout v:ext="edit">
      <o:idmap v:ext="edit" data="1"/>
      <o:rules v:ext="edit">
        <o:r id="V:Rule2" type="connector" idref="#_x0000_s1634"/>
      </o:rules>
    </o:shapelayout>
  </w:shapeDefaults>
  <w:decimalSymbol w:val=","/>
  <w:listSeparator w:val=","/>
  <w14:docId w14:val="1A6D70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D7D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E1D7D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link w:val="Ttulo2Car"/>
    <w:qFormat/>
    <w:rsid w:val="001E1D7D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u w:val="single"/>
    </w:rPr>
  </w:style>
  <w:style w:type="paragraph" w:styleId="Ttulo3">
    <w:name w:val="heading 3"/>
    <w:basedOn w:val="Normal"/>
    <w:next w:val="Normal"/>
    <w:link w:val="Ttulo3Car"/>
    <w:qFormat/>
    <w:rsid w:val="001E1D7D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Ttulo4">
    <w:name w:val="heading 4"/>
    <w:basedOn w:val="Normal"/>
    <w:next w:val="Normal"/>
    <w:link w:val="Ttulo4Car"/>
    <w:qFormat/>
    <w:rsid w:val="001E1D7D"/>
    <w:pPr>
      <w:keepNext/>
      <w:numPr>
        <w:ilvl w:val="3"/>
        <w:numId w:val="1"/>
      </w:numPr>
      <w:spacing w:line="360" w:lineRule="auto"/>
      <w:jc w:val="both"/>
      <w:outlineLvl w:val="3"/>
    </w:pPr>
    <w:rPr>
      <w:rFonts w:ascii="Arial" w:hAnsi="Arial" w:cs="Arial"/>
      <w:b/>
      <w:noProof/>
      <w:sz w:val="22"/>
      <w:szCs w:val="21"/>
    </w:rPr>
  </w:style>
  <w:style w:type="paragraph" w:styleId="Ttulo5">
    <w:name w:val="heading 5"/>
    <w:basedOn w:val="Normal"/>
    <w:next w:val="Normal"/>
    <w:link w:val="Ttulo5Car"/>
    <w:qFormat/>
    <w:rsid w:val="001E1D7D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 w:cs="Arial"/>
      <w:b/>
      <w:noProof/>
      <w:color w:val="000000"/>
      <w:sz w:val="22"/>
      <w:szCs w:val="21"/>
    </w:rPr>
  </w:style>
  <w:style w:type="paragraph" w:styleId="Ttulo6">
    <w:name w:val="heading 6"/>
    <w:basedOn w:val="Normal"/>
    <w:next w:val="Normal"/>
    <w:link w:val="Ttulo6Car"/>
    <w:qFormat/>
    <w:rsid w:val="001E1D7D"/>
    <w:pPr>
      <w:keepNext/>
      <w:numPr>
        <w:ilvl w:val="5"/>
        <w:numId w:val="1"/>
      </w:numPr>
      <w:spacing w:line="360" w:lineRule="auto"/>
      <w:jc w:val="center"/>
      <w:outlineLvl w:val="5"/>
    </w:pPr>
    <w:rPr>
      <w:rFonts w:ascii="Arial" w:hAnsi="Arial" w:cs="Arial"/>
      <w:b/>
      <w:color w:val="000000"/>
      <w:sz w:val="22"/>
    </w:rPr>
  </w:style>
  <w:style w:type="paragraph" w:styleId="Ttulo7">
    <w:name w:val="heading 7"/>
    <w:basedOn w:val="Normal"/>
    <w:next w:val="Normal"/>
    <w:link w:val="Ttulo7Car"/>
    <w:qFormat/>
    <w:rsid w:val="001E1D7D"/>
    <w:pPr>
      <w:keepNext/>
      <w:numPr>
        <w:ilvl w:val="6"/>
        <w:numId w:val="1"/>
      </w:numPr>
      <w:spacing w:line="360" w:lineRule="auto"/>
      <w:jc w:val="both"/>
      <w:outlineLvl w:val="6"/>
    </w:pPr>
    <w:rPr>
      <w:rFonts w:ascii="Arial" w:hAnsi="Arial" w:cs="Arial"/>
      <w:b/>
      <w:bCs/>
      <w:color w:val="000000"/>
      <w:lang w:val="en-US"/>
    </w:rPr>
  </w:style>
  <w:style w:type="paragraph" w:styleId="Ttulo8">
    <w:name w:val="heading 8"/>
    <w:basedOn w:val="Normal"/>
    <w:next w:val="Normal"/>
    <w:link w:val="Ttulo8Car"/>
    <w:qFormat/>
    <w:rsid w:val="001E1D7D"/>
    <w:pPr>
      <w:keepNext/>
      <w:numPr>
        <w:ilvl w:val="7"/>
        <w:numId w:val="1"/>
      </w:numPr>
      <w:spacing w:line="360" w:lineRule="auto"/>
      <w:jc w:val="both"/>
      <w:outlineLvl w:val="7"/>
    </w:pPr>
    <w:rPr>
      <w:rFonts w:ascii="Arial" w:hAnsi="Arial" w:cs="Arial"/>
      <w:b/>
      <w:bCs/>
      <w:color w:val="000000"/>
    </w:rPr>
  </w:style>
  <w:style w:type="paragraph" w:styleId="Ttulo9">
    <w:name w:val="heading 9"/>
    <w:basedOn w:val="Normal"/>
    <w:next w:val="Normal"/>
    <w:link w:val="Ttulo9Car"/>
    <w:qFormat/>
    <w:rsid w:val="001E1D7D"/>
    <w:pPr>
      <w:keepNext/>
      <w:numPr>
        <w:ilvl w:val="8"/>
        <w:numId w:val="1"/>
      </w:numPr>
      <w:spacing w:line="360" w:lineRule="auto"/>
      <w:ind w:right="-1890"/>
      <w:jc w:val="both"/>
      <w:outlineLvl w:val="8"/>
    </w:pPr>
    <w:rPr>
      <w:rFonts w:ascii="Arial" w:hAnsi="Arial" w:cs="Arial"/>
      <w:b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E1D7D"/>
    <w:rPr>
      <w:rFonts w:ascii="Arial" w:eastAsia="Times New Roman" w:hAnsi="Arial" w:cs="Arial"/>
      <w:b/>
      <w:sz w:val="22"/>
      <w:szCs w:val="24"/>
    </w:rPr>
  </w:style>
  <w:style w:type="character" w:customStyle="1" w:styleId="Ttulo2Car">
    <w:name w:val="Título 2 Car"/>
    <w:basedOn w:val="Fuentedeprrafopredeter"/>
    <w:link w:val="Ttulo2"/>
    <w:rsid w:val="001E1D7D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tulo3Car">
    <w:name w:val="Título 3 Car"/>
    <w:basedOn w:val="Fuentedeprrafopredeter"/>
    <w:link w:val="Ttulo3"/>
    <w:rsid w:val="001E1D7D"/>
    <w:rPr>
      <w:rFonts w:ascii="Arial" w:eastAsia="Times New Roman" w:hAnsi="Arial" w:cs="Arial"/>
      <w:b/>
      <w:sz w:val="22"/>
      <w:szCs w:val="22"/>
    </w:rPr>
  </w:style>
  <w:style w:type="character" w:customStyle="1" w:styleId="Ttulo4Car">
    <w:name w:val="Título 4 Car"/>
    <w:basedOn w:val="Fuentedeprrafopredeter"/>
    <w:link w:val="Ttulo4"/>
    <w:rsid w:val="001E1D7D"/>
    <w:rPr>
      <w:rFonts w:ascii="Arial" w:eastAsia="Times New Roman" w:hAnsi="Arial" w:cs="Arial"/>
      <w:b/>
      <w:noProof/>
      <w:sz w:val="22"/>
      <w:szCs w:val="21"/>
    </w:rPr>
  </w:style>
  <w:style w:type="character" w:customStyle="1" w:styleId="Ttulo5Car">
    <w:name w:val="Título 5 Car"/>
    <w:basedOn w:val="Fuentedeprrafopredeter"/>
    <w:link w:val="Ttulo5"/>
    <w:rsid w:val="001E1D7D"/>
    <w:rPr>
      <w:rFonts w:ascii="Arial" w:eastAsia="Times New Roman" w:hAnsi="Arial" w:cs="Arial"/>
      <w:b/>
      <w:noProof/>
      <w:color w:val="000000"/>
      <w:sz w:val="22"/>
      <w:szCs w:val="21"/>
    </w:rPr>
  </w:style>
  <w:style w:type="character" w:customStyle="1" w:styleId="Ttulo6Car">
    <w:name w:val="Título 6 Car"/>
    <w:basedOn w:val="Fuentedeprrafopredeter"/>
    <w:link w:val="Ttulo6"/>
    <w:rsid w:val="001E1D7D"/>
    <w:rPr>
      <w:rFonts w:ascii="Arial" w:eastAsia="Times New Roman" w:hAnsi="Arial" w:cs="Arial"/>
      <w:b/>
      <w:color w:val="000000"/>
      <w:sz w:val="22"/>
      <w:szCs w:val="24"/>
    </w:rPr>
  </w:style>
  <w:style w:type="character" w:customStyle="1" w:styleId="Ttulo7Car">
    <w:name w:val="Título 7 Car"/>
    <w:basedOn w:val="Fuentedeprrafopredeter"/>
    <w:link w:val="Ttulo7"/>
    <w:rsid w:val="001E1D7D"/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rsid w:val="001E1D7D"/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Ttulo9Car">
    <w:name w:val="Título 9 Car"/>
    <w:basedOn w:val="Fuentedeprrafopredeter"/>
    <w:link w:val="Ttulo9"/>
    <w:rsid w:val="001E1D7D"/>
    <w:rPr>
      <w:rFonts w:ascii="Arial" w:eastAsia="Times New Roman" w:hAnsi="Arial" w:cs="Arial"/>
      <w:b/>
      <w:color w:val="000000"/>
      <w:sz w:val="22"/>
      <w:szCs w:val="22"/>
    </w:rPr>
  </w:style>
  <w:style w:type="paragraph" w:styleId="Ttulo">
    <w:name w:val="Title"/>
    <w:basedOn w:val="Normal"/>
    <w:link w:val="TtuloCar"/>
    <w:qFormat/>
    <w:rsid w:val="001E1D7D"/>
    <w:pPr>
      <w:jc w:val="center"/>
    </w:pPr>
    <w:rPr>
      <w:b/>
      <w:bCs/>
      <w:sz w:val="20"/>
      <w:szCs w:val="20"/>
    </w:rPr>
  </w:style>
  <w:style w:type="character" w:customStyle="1" w:styleId="TtuloCar">
    <w:name w:val="Título Car"/>
    <w:basedOn w:val="Fuentedeprrafopredeter"/>
    <w:link w:val="Ttulo"/>
    <w:rsid w:val="001E1D7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styleId="Nmerodepgina">
    <w:name w:val="page number"/>
    <w:basedOn w:val="Fuentedeprrafopredeter"/>
    <w:semiHidden/>
    <w:rsid w:val="001E1D7D"/>
  </w:style>
  <w:style w:type="table" w:styleId="Tablaconcuadrcula">
    <w:name w:val="Table Grid"/>
    <w:basedOn w:val="Tablanormal"/>
    <w:uiPriority w:val="59"/>
    <w:rsid w:val="001E1D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1D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D7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C62B5D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794AF4"/>
    <w:pPr>
      <w:spacing w:before="100" w:beforeAutospacing="1" w:after="100" w:afterAutospacing="1"/>
    </w:pPr>
    <w:rPr>
      <w:lang w:val="en-US" w:eastAsia="en-US"/>
    </w:rPr>
  </w:style>
  <w:style w:type="paragraph" w:styleId="Textoindependiente">
    <w:name w:val="Body Text"/>
    <w:basedOn w:val="Normal"/>
    <w:link w:val="TextoindependienteCar"/>
    <w:rsid w:val="005F0EE9"/>
    <w:pPr>
      <w:jc w:val="both"/>
    </w:pPr>
    <w:rPr>
      <w:rFonts w:ascii="Verdana" w:hAnsi="Verdana"/>
      <w:sz w:val="22"/>
      <w:szCs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5F0EE9"/>
    <w:rPr>
      <w:rFonts w:ascii="Verdana" w:eastAsia="Times New Roman" w:hAnsi="Verdana"/>
      <w:sz w:val="22"/>
      <w:szCs w:val="22"/>
      <w:lang w:val="es-ES_tradnl"/>
    </w:rPr>
  </w:style>
  <w:style w:type="paragraph" w:styleId="Sangra3detindependiente">
    <w:name w:val="Body Text Indent 3"/>
    <w:basedOn w:val="Normal"/>
    <w:link w:val="Sangra3detindependienteCar"/>
    <w:rsid w:val="005F0EE9"/>
    <w:pPr>
      <w:tabs>
        <w:tab w:val="left" w:pos="360"/>
      </w:tabs>
      <w:ind w:left="708"/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styleId="Textoindependiente2">
    <w:name w:val="Body Text 2"/>
    <w:basedOn w:val="Normal"/>
    <w:link w:val="Textoindependiente2Car"/>
    <w:rsid w:val="005F0EE9"/>
    <w:pPr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customStyle="1" w:styleId="Predeterminado">
    <w:name w:val="Predeterminado"/>
    <w:rsid w:val="00050335"/>
    <w:pPr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paragraph" w:styleId="Textosinformato">
    <w:name w:val="Plain Text"/>
    <w:basedOn w:val="Normal"/>
    <w:link w:val="TextosinformatoCar"/>
    <w:semiHidden/>
    <w:rsid w:val="00C35C9C"/>
    <w:rPr>
      <w:rFonts w:ascii="Courier New" w:hAnsi="Courier New"/>
      <w:sz w:val="20"/>
      <w:szCs w:val="20"/>
      <w:lang w:eastAsia="es-MX"/>
    </w:rPr>
  </w:style>
  <w:style w:type="character" w:customStyle="1" w:styleId="TextosinformatoCar">
    <w:name w:val="Texto sin formato Car"/>
    <w:basedOn w:val="Fuentedeprrafopredeter"/>
    <w:link w:val="Textosinformato"/>
    <w:semiHidden/>
    <w:rsid w:val="00C35C9C"/>
    <w:rPr>
      <w:rFonts w:ascii="Courier New" w:eastAsia="Times New Roman" w:hAnsi="Courier New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http://www.upbbga.edu.co/graficos/logogif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64F41-1D7A-44CF-AC46-F39C1B22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Links>
    <vt:vector size="6" baseType="variant">
      <vt:variant>
        <vt:i4>5308438</vt:i4>
      </vt:variant>
      <vt:variant>
        <vt:i4>-1</vt:i4>
      </vt:variant>
      <vt:variant>
        <vt:i4>2049</vt:i4>
      </vt:variant>
      <vt:variant>
        <vt:i4>1</vt:i4>
      </vt:variant>
      <vt:variant>
        <vt:lpwstr>http://www.upbbga.edu.co/graficos/logogif.gif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</dc:creator>
  <cp:lastModifiedBy>Ing. Laura Ortiz</cp:lastModifiedBy>
  <cp:revision>29</cp:revision>
  <cp:lastPrinted>2010-01-23T22:10:00Z</cp:lastPrinted>
  <dcterms:created xsi:type="dcterms:W3CDTF">2009-09-25T19:19:00Z</dcterms:created>
  <dcterms:modified xsi:type="dcterms:W3CDTF">2010-01-23T22:15:00Z</dcterms:modified>
</cp:coreProperties>
</file>